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70" w:type="dxa"/>
        <w:tblLayout w:type="fixed"/>
        <w:tblLook w:val="04A0" w:firstRow="1" w:lastRow="0" w:firstColumn="1" w:lastColumn="0" w:noHBand="0" w:noVBand="1"/>
      </w:tblPr>
      <w:tblGrid>
        <w:gridCol w:w="6060"/>
        <w:gridCol w:w="4110"/>
      </w:tblGrid>
      <w:tr w:rsidR="00D60DED" w:rsidRPr="00E422B3" w14:paraId="193EA2AF" w14:textId="77777777" w:rsidTr="000B3277">
        <w:tc>
          <w:tcPr>
            <w:tcW w:w="6060" w:type="dxa"/>
            <w:hideMark/>
          </w:tcPr>
          <w:p w14:paraId="39A6F94D" w14:textId="77777777" w:rsidR="00D60DED" w:rsidRPr="00E422B3" w:rsidRDefault="00D60DED" w:rsidP="000839D4">
            <w:pPr>
              <w:rPr>
                <w:rFonts w:eastAsia="Calibri"/>
                <w:b/>
                <w:bCs/>
                <w:iCs/>
                <w:sz w:val="22"/>
              </w:rPr>
            </w:pPr>
            <w:r w:rsidRPr="00E422B3">
              <w:rPr>
                <w:b/>
                <w:bCs/>
                <w:iCs/>
                <w:sz w:val="22"/>
                <w:szCs w:val="22"/>
              </w:rPr>
              <w:t xml:space="preserve">Раздел </w:t>
            </w:r>
            <w:r>
              <w:rPr>
                <w:b/>
                <w:bCs/>
                <w:iCs/>
                <w:sz w:val="22"/>
                <w:szCs w:val="22"/>
              </w:rPr>
              <w:t>7</w:t>
            </w:r>
            <w:r w:rsidRPr="00E422B3">
              <w:rPr>
                <w:b/>
                <w:bCs/>
                <w:iCs/>
                <w:sz w:val="22"/>
                <w:szCs w:val="22"/>
              </w:rPr>
              <w:t>. Проект договора</w:t>
            </w:r>
          </w:p>
        </w:tc>
        <w:tc>
          <w:tcPr>
            <w:tcW w:w="4110" w:type="dxa"/>
            <w:hideMark/>
          </w:tcPr>
          <w:p w14:paraId="55B6D19E" w14:textId="77777777" w:rsidR="00D60DED" w:rsidRPr="00E422B3" w:rsidRDefault="00D60DED" w:rsidP="000839D4">
            <w:pPr>
              <w:tabs>
                <w:tab w:val="left" w:pos="9356"/>
              </w:tabs>
              <w:ind w:left="461"/>
              <w:rPr>
                <w:rFonts w:eastAsia="Calibri"/>
                <w:b/>
                <w:i/>
                <w:sz w:val="22"/>
              </w:rPr>
            </w:pPr>
            <w:r w:rsidRPr="00E422B3">
              <w:rPr>
                <w:rFonts w:eastAsia="Calibri"/>
                <w:b/>
                <w:bCs/>
                <w:i/>
                <w:sz w:val="22"/>
              </w:rPr>
              <w:t xml:space="preserve">Приложение №1 </w:t>
            </w:r>
            <w:r w:rsidRPr="00E422B3">
              <w:rPr>
                <w:rFonts w:eastAsia="Calibri"/>
                <w:b/>
                <w:i/>
                <w:sz w:val="22"/>
              </w:rPr>
              <w:t xml:space="preserve">к Документации </w:t>
            </w:r>
          </w:p>
          <w:p w14:paraId="619481A6" w14:textId="615A6967" w:rsidR="00D60DED" w:rsidRPr="00E422B3" w:rsidRDefault="00D60DED" w:rsidP="000839D4">
            <w:pPr>
              <w:tabs>
                <w:tab w:val="left" w:pos="9356"/>
              </w:tabs>
              <w:ind w:left="461"/>
              <w:rPr>
                <w:rFonts w:eastAsia="Calibri"/>
                <w:b/>
                <w:i/>
                <w:sz w:val="22"/>
              </w:rPr>
            </w:pPr>
            <w:r w:rsidRPr="00C80667">
              <w:rPr>
                <w:rFonts w:eastAsia="Calibri"/>
                <w:b/>
                <w:i/>
                <w:sz w:val="22"/>
              </w:rPr>
              <w:t xml:space="preserve">№ </w:t>
            </w:r>
            <w:r w:rsidR="00861B7E">
              <w:rPr>
                <w:rFonts w:eastAsia="Calibri"/>
                <w:b/>
                <w:i/>
                <w:sz w:val="22"/>
              </w:rPr>
              <w:t>6</w:t>
            </w:r>
            <w:r w:rsidRPr="00C80667">
              <w:rPr>
                <w:rFonts w:eastAsia="Calibri"/>
                <w:b/>
                <w:i/>
                <w:sz w:val="22"/>
              </w:rPr>
              <w:t>-ЭЗП(СМСП)/202</w:t>
            </w:r>
            <w:r w:rsidR="00861B7E">
              <w:rPr>
                <w:rFonts w:eastAsia="Calibri"/>
                <w:b/>
                <w:i/>
                <w:sz w:val="22"/>
              </w:rPr>
              <w:t>6</w:t>
            </w:r>
          </w:p>
        </w:tc>
      </w:tr>
    </w:tbl>
    <w:p w14:paraId="02DD5DB8" w14:textId="77777777" w:rsidR="00D60DED" w:rsidRDefault="00D60DED" w:rsidP="007335FE">
      <w:pPr>
        <w:pStyle w:val="ab"/>
        <w:suppressAutoHyphens/>
        <w:rPr>
          <w:sz w:val="22"/>
          <w:szCs w:val="22"/>
        </w:rPr>
      </w:pPr>
    </w:p>
    <w:p w14:paraId="4E1B1EAF" w14:textId="1C82FA98" w:rsidR="007335FE" w:rsidRPr="002301B3" w:rsidRDefault="007335FE" w:rsidP="007335FE">
      <w:pPr>
        <w:pStyle w:val="ab"/>
        <w:suppressAutoHyphens/>
        <w:rPr>
          <w:sz w:val="22"/>
          <w:szCs w:val="22"/>
        </w:rPr>
      </w:pPr>
      <w:r w:rsidRPr="002301B3">
        <w:rPr>
          <w:sz w:val="22"/>
          <w:szCs w:val="22"/>
        </w:rPr>
        <w:t>ДОГОВОР ПОДРЯДА №</w:t>
      </w:r>
      <w:r w:rsidR="00D60DED">
        <w:rPr>
          <w:sz w:val="22"/>
          <w:szCs w:val="22"/>
        </w:rPr>
        <w:t xml:space="preserve"> _</w:t>
      </w:r>
      <w:r w:rsidR="00861B7E">
        <w:rPr>
          <w:sz w:val="22"/>
          <w:szCs w:val="22"/>
        </w:rPr>
        <w:t>_</w:t>
      </w:r>
      <w:r w:rsidR="00D60DED">
        <w:rPr>
          <w:sz w:val="22"/>
          <w:szCs w:val="22"/>
        </w:rPr>
        <w:t>__</w:t>
      </w:r>
      <w:r w:rsidR="00021693" w:rsidRPr="002301B3">
        <w:rPr>
          <w:sz w:val="22"/>
          <w:szCs w:val="22"/>
        </w:rPr>
        <w:t>/Р-</w:t>
      </w:r>
      <w:proofErr w:type="gramStart"/>
      <w:r w:rsidR="00021693" w:rsidRPr="002301B3">
        <w:rPr>
          <w:sz w:val="22"/>
          <w:szCs w:val="22"/>
        </w:rPr>
        <w:t>202</w:t>
      </w:r>
      <w:r w:rsidR="00D60DED">
        <w:rPr>
          <w:sz w:val="22"/>
          <w:szCs w:val="22"/>
        </w:rPr>
        <w:t>5</w:t>
      </w:r>
      <w:r w:rsidR="00021693" w:rsidRPr="002301B3">
        <w:rPr>
          <w:sz w:val="22"/>
          <w:szCs w:val="22"/>
        </w:rPr>
        <w:t>.</w:t>
      </w:r>
      <w:r w:rsidR="00D60DED">
        <w:rPr>
          <w:sz w:val="22"/>
          <w:szCs w:val="22"/>
        </w:rPr>
        <w:t>_</w:t>
      </w:r>
      <w:proofErr w:type="gramEnd"/>
      <w:r w:rsidR="00D60DED">
        <w:rPr>
          <w:sz w:val="22"/>
          <w:szCs w:val="22"/>
        </w:rPr>
        <w:t>_</w:t>
      </w:r>
      <w:r w:rsidR="008B5771">
        <w:rPr>
          <w:sz w:val="22"/>
          <w:szCs w:val="22"/>
        </w:rPr>
        <w:t>____</w:t>
      </w:r>
      <w:r w:rsidR="00D60DED">
        <w:rPr>
          <w:sz w:val="22"/>
          <w:szCs w:val="22"/>
        </w:rPr>
        <w:t>___</w:t>
      </w:r>
    </w:p>
    <w:p w14:paraId="0174F299" w14:textId="77777777" w:rsidR="007335FE" w:rsidRPr="002301B3" w:rsidRDefault="007335FE" w:rsidP="007335FE">
      <w:pPr>
        <w:rPr>
          <w:b/>
          <w:sz w:val="22"/>
          <w:szCs w:val="22"/>
        </w:rPr>
      </w:pPr>
    </w:p>
    <w:p w14:paraId="7E8B94F2" w14:textId="2EB76003" w:rsidR="007335FE" w:rsidRPr="002301B3" w:rsidRDefault="007335FE" w:rsidP="007335FE">
      <w:pPr>
        <w:rPr>
          <w:sz w:val="22"/>
          <w:szCs w:val="22"/>
        </w:rPr>
      </w:pPr>
      <w:r w:rsidRPr="002301B3">
        <w:rPr>
          <w:sz w:val="22"/>
          <w:szCs w:val="22"/>
        </w:rPr>
        <w:t>г. Нижневартовск</w:t>
      </w:r>
      <w:r w:rsidR="00A11147" w:rsidRPr="002301B3">
        <w:rPr>
          <w:sz w:val="22"/>
          <w:szCs w:val="22"/>
        </w:rPr>
        <w:tab/>
      </w:r>
      <w:r w:rsidR="00A11147" w:rsidRPr="002301B3">
        <w:rPr>
          <w:sz w:val="22"/>
          <w:szCs w:val="22"/>
        </w:rPr>
        <w:tab/>
      </w:r>
      <w:r w:rsidR="00A11147" w:rsidRPr="002301B3">
        <w:rPr>
          <w:sz w:val="22"/>
          <w:szCs w:val="22"/>
        </w:rPr>
        <w:tab/>
      </w:r>
      <w:r w:rsidR="00A11147" w:rsidRPr="002301B3">
        <w:rPr>
          <w:sz w:val="22"/>
          <w:szCs w:val="22"/>
        </w:rPr>
        <w:tab/>
      </w:r>
      <w:r w:rsidR="00A11147" w:rsidRPr="002301B3">
        <w:rPr>
          <w:sz w:val="22"/>
          <w:szCs w:val="22"/>
        </w:rPr>
        <w:tab/>
      </w:r>
      <w:r w:rsidR="00A11147" w:rsidRPr="002301B3">
        <w:rPr>
          <w:sz w:val="22"/>
          <w:szCs w:val="22"/>
        </w:rPr>
        <w:tab/>
      </w:r>
      <w:r w:rsidR="00A11147" w:rsidRPr="002301B3">
        <w:rPr>
          <w:sz w:val="22"/>
          <w:szCs w:val="22"/>
        </w:rPr>
        <w:tab/>
      </w:r>
      <w:r w:rsidR="00A11147" w:rsidRPr="002301B3">
        <w:rPr>
          <w:sz w:val="22"/>
          <w:szCs w:val="22"/>
        </w:rPr>
        <w:tab/>
      </w:r>
      <w:r w:rsidR="00A11147" w:rsidRPr="002301B3">
        <w:rPr>
          <w:sz w:val="22"/>
          <w:szCs w:val="22"/>
        </w:rPr>
        <w:tab/>
        <w:t xml:space="preserve">     </w:t>
      </w:r>
      <w:proofErr w:type="gramStart"/>
      <w:r w:rsidR="00A11147" w:rsidRPr="002301B3">
        <w:rPr>
          <w:sz w:val="22"/>
          <w:szCs w:val="22"/>
        </w:rPr>
        <w:t xml:space="preserve">   «</w:t>
      </w:r>
      <w:proofErr w:type="gramEnd"/>
      <w:r w:rsidR="00A11147" w:rsidRPr="002301B3">
        <w:rPr>
          <w:sz w:val="22"/>
          <w:szCs w:val="22"/>
        </w:rPr>
        <w:t>__</w:t>
      </w:r>
      <w:r w:rsidRPr="002301B3">
        <w:rPr>
          <w:sz w:val="22"/>
          <w:szCs w:val="22"/>
        </w:rPr>
        <w:t>_» ________20</w:t>
      </w:r>
      <w:r w:rsidR="00E25796" w:rsidRPr="002301B3">
        <w:rPr>
          <w:sz w:val="22"/>
          <w:szCs w:val="22"/>
        </w:rPr>
        <w:t>2</w:t>
      </w:r>
      <w:r w:rsidR="00861B7E">
        <w:rPr>
          <w:sz w:val="22"/>
          <w:szCs w:val="22"/>
        </w:rPr>
        <w:t>6</w:t>
      </w:r>
    </w:p>
    <w:p w14:paraId="4BDDFF0D" w14:textId="77777777" w:rsidR="00C56015" w:rsidRPr="002301B3" w:rsidRDefault="00C56015" w:rsidP="007335FE">
      <w:pPr>
        <w:rPr>
          <w:sz w:val="22"/>
          <w:szCs w:val="22"/>
        </w:rPr>
      </w:pPr>
    </w:p>
    <w:p w14:paraId="1E8E73C3" w14:textId="77777777" w:rsidR="00E25796" w:rsidRPr="002301B3" w:rsidRDefault="00E25796" w:rsidP="00A11147">
      <w:pPr>
        <w:suppressAutoHyphens/>
        <w:ind w:firstLine="426"/>
        <w:jc w:val="both"/>
        <w:rPr>
          <w:b/>
          <w:bCs/>
          <w:sz w:val="22"/>
          <w:szCs w:val="22"/>
        </w:rPr>
      </w:pPr>
      <w:r w:rsidRPr="002301B3">
        <w:rPr>
          <w:b/>
          <w:bCs/>
          <w:sz w:val="22"/>
          <w:szCs w:val="22"/>
        </w:rPr>
        <w:t>Акционерное общество «Черногорэнерго» (АО «Черногорэнерго»)</w:t>
      </w:r>
      <w:r w:rsidRPr="002301B3">
        <w:rPr>
          <w:sz w:val="22"/>
          <w:szCs w:val="22"/>
        </w:rPr>
        <w:t xml:space="preserve">, именуемое в дальнейшем </w:t>
      </w:r>
      <w:r w:rsidRPr="002301B3">
        <w:rPr>
          <w:b/>
          <w:sz w:val="22"/>
          <w:szCs w:val="22"/>
        </w:rPr>
        <w:t>«Заказчик»</w:t>
      </w:r>
      <w:r w:rsidRPr="002301B3">
        <w:rPr>
          <w:sz w:val="22"/>
          <w:szCs w:val="22"/>
        </w:rPr>
        <w:t>, в лице Генерального директора Савицкой Светланы Евгеньевны, действующей на основании Устава, с одной стороны, и</w:t>
      </w:r>
      <w:r w:rsidRPr="002301B3">
        <w:rPr>
          <w:b/>
          <w:bCs/>
          <w:sz w:val="22"/>
          <w:szCs w:val="22"/>
        </w:rPr>
        <w:t xml:space="preserve"> </w:t>
      </w:r>
    </w:p>
    <w:p w14:paraId="59FBB1BE" w14:textId="414C05B0" w:rsidR="00021693" w:rsidRPr="00D60DED" w:rsidRDefault="00D60DED" w:rsidP="00A11147">
      <w:pPr>
        <w:suppressAutoHyphens/>
        <w:ind w:firstLine="426"/>
        <w:jc w:val="both"/>
        <w:rPr>
          <w:bCs/>
          <w:sz w:val="22"/>
          <w:szCs w:val="22"/>
        </w:rPr>
      </w:pPr>
      <w:r w:rsidRPr="00D60DED">
        <w:rPr>
          <w:bCs/>
          <w:color w:val="000000"/>
          <w:sz w:val="22"/>
          <w:szCs w:val="22"/>
        </w:rPr>
        <w:t>_____________________________________________________________ (____________), именуемое в дальнейшем «</w:t>
      </w:r>
      <w:r w:rsidRPr="00D60DED">
        <w:rPr>
          <w:b/>
          <w:color w:val="000000"/>
          <w:sz w:val="22"/>
          <w:szCs w:val="22"/>
        </w:rPr>
        <w:t>Подрядчик</w:t>
      </w:r>
      <w:r w:rsidRPr="00D60DED">
        <w:rPr>
          <w:bCs/>
          <w:color w:val="000000"/>
          <w:sz w:val="22"/>
          <w:szCs w:val="22"/>
        </w:rPr>
        <w:t xml:space="preserve">», в лице _______________________________________________________, действующего на основании Устава, с другой стороны, вместе именуемые «Стороны», а по отдельности – «Сторона», на основании Протокола __________ Заседания Закупочной комиссии по подведению итогов запроса предложений в электронной форме, участниками которого могут быть только субъекты малого и среднего </w:t>
      </w:r>
      <w:r w:rsidRPr="00C80667">
        <w:rPr>
          <w:bCs/>
          <w:color w:val="000000"/>
          <w:sz w:val="22"/>
          <w:szCs w:val="22"/>
        </w:rPr>
        <w:t xml:space="preserve">предпринимательства № </w:t>
      </w:r>
      <w:r w:rsidR="00861B7E">
        <w:rPr>
          <w:bCs/>
          <w:color w:val="000000"/>
          <w:sz w:val="22"/>
          <w:szCs w:val="22"/>
        </w:rPr>
        <w:t>6</w:t>
      </w:r>
      <w:r w:rsidRPr="00C80667">
        <w:rPr>
          <w:bCs/>
          <w:color w:val="000000"/>
          <w:sz w:val="22"/>
          <w:szCs w:val="22"/>
        </w:rPr>
        <w:t>-ЭЗП(СМСП</w:t>
      </w:r>
      <w:r w:rsidRPr="00D60DED">
        <w:rPr>
          <w:bCs/>
          <w:color w:val="000000"/>
          <w:sz w:val="22"/>
          <w:szCs w:val="22"/>
        </w:rPr>
        <w:t>)/202</w:t>
      </w:r>
      <w:r w:rsidR="00861B7E">
        <w:rPr>
          <w:bCs/>
          <w:color w:val="000000"/>
          <w:sz w:val="22"/>
          <w:szCs w:val="22"/>
        </w:rPr>
        <w:t>6</w:t>
      </w:r>
      <w:r w:rsidRPr="00D60DED">
        <w:rPr>
          <w:bCs/>
          <w:color w:val="000000"/>
          <w:sz w:val="22"/>
          <w:szCs w:val="22"/>
        </w:rPr>
        <w:t>, заключили настоящий договор о нижеследующем</w:t>
      </w:r>
      <w:r w:rsidR="00021693" w:rsidRPr="00D60DED">
        <w:rPr>
          <w:bCs/>
          <w:sz w:val="23"/>
          <w:szCs w:val="23"/>
        </w:rPr>
        <w:t>:</w:t>
      </w:r>
    </w:p>
    <w:p w14:paraId="27DE9ED1" w14:textId="77777777" w:rsidR="007335FE" w:rsidRPr="002301B3" w:rsidRDefault="007335FE" w:rsidP="00C25719">
      <w:pPr>
        <w:pStyle w:val="ab"/>
        <w:tabs>
          <w:tab w:val="left" w:pos="585"/>
          <w:tab w:val="right" w:pos="10206"/>
        </w:tabs>
        <w:suppressAutoHyphens/>
        <w:jc w:val="left"/>
        <w:rPr>
          <w:sz w:val="22"/>
          <w:szCs w:val="22"/>
        </w:rPr>
      </w:pPr>
    </w:p>
    <w:p w14:paraId="227F74C5" w14:textId="77777777" w:rsidR="0093164A" w:rsidRPr="002301B3" w:rsidRDefault="0093164A" w:rsidP="00D1165B">
      <w:pPr>
        <w:numPr>
          <w:ilvl w:val="0"/>
          <w:numId w:val="10"/>
        </w:numPr>
        <w:suppressAutoHyphens/>
        <w:jc w:val="center"/>
        <w:rPr>
          <w:b/>
          <w:sz w:val="22"/>
          <w:szCs w:val="22"/>
        </w:rPr>
      </w:pPr>
      <w:r w:rsidRPr="002301B3">
        <w:rPr>
          <w:b/>
          <w:sz w:val="22"/>
          <w:szCs w:val="22"/>
        </w:rPr>
        <w:t>ПРЕДМЕТ ДОГОВОРА</w:t>
      </w:r>
    </w:p>
    <w:p w14:paraId="0EAF6FED" w14:textId="269D7673" w:rsidR="00021693" w:rsidRPr="002301B3" w:rsidRDefault="00021693" w:rsidP="00D60DED">
      <w:pPr>
        <w:tabs>
          <w:tab w:val="left" w:pos="426"/>
        </w:tabs>
        <w:suppressAutoHyphens/>
        <w:jc w:val="both"/>
        <w:rPr>
          <w:b/>
          <w:sz w:val="22"/>
          <w:szCs w:val="22"/>
        </w:rPr>
      </w:pPr>
      <w:r w:rsidRPr="002301B3">
        <w:rPr>
          <w:noProof/>
          <w:sz w:val="22"/>
          <w:szCs w:val="22"/>
        </w:rPr>
        <w:t>1.</w:t>
      </w:r>
      <w:r w:rsidR="00607E99" w:rsidRPr="002301B3">
        <w:rPr>
          <w:sz w:val="22"/>
          <w:szCs w:val="22"/>
        </w:rPr>
        <w:t>1.</w:t>
      </w:r>
      <w:r w:rsidR="00607E99" w:rsidRPr="002301B3">
        <w:rPr>
          <w:sz w:val="22"/>
          <w:szCs w:val="22"/>
        </w:rPr>
        <w:tab/>
      </w:r>
      <w:r w:rsidR="000D0CE2" w:rsidRPr="002301B3">
        <w:rPr>
          <w:sz w:val="22"/>
          <w:szCs w:val="22"/>
        </w:rPr>
        <w:t>Заказ</w:t>
      </w:r>
      <w:r w:rsidR="009E2181" w:rsidRPr="002301B3">
        <w:rPr>
          <w:sz w:val="22"/>
          <w:szCs w:val="22"/>
        </w:rPr>
        <w:t>чик поручает</w:t>
      </w:r>
      <w:r w:rsidR="0093164A" w:rsidRPr="002301B3">
        <w:rPr>
          <w:sz w:val="22"/>
          <w:szCs w:val="22"/>
        </w:rPr>
        <w:t xml:space="preserve">, а </w:t>
      </w:r>
      <w:r w:rsidR="000D0CE2" w:rsidRPr="002301B3">
        <w:rPr>
          <w:sz w:val="22"/>
          <w:szCs w:val="22"/>
        </w:rPr>
        <w:t>П</w:t>
      </w:r>
      <w:r w:rsidR="0093164A" w:rsidRPr="002301B3">
        <w:rPr>
          <w:sz w:val="22"/>
          <w:szCs w:val="22"/>
        </w:rPr>
        <w:t>одрядчик об</w:t>
      </w:r>
      <w:r w:rsidR="00B37AB9" w:rsidRPr="002301B3">
        <w:rPr>
          <w:sz w:val="22"/>
          <w:szCs w:val="22"/>
        </w:rPr>
        <w:t xml:space="preserve">язуется выполнить своими силами </w:t>
      </w:r>
      <w:r w:rsidR="002919E3" w:rsidRPr="002301B3">
        <w:rPr>
          <w:sz w:val="22"/>
          <w:szCs w:val="22"/>
        </w:rPr>
        <w:t>с использованием своих материал</w:t>
      </w:r>
      <w:r w:rsidR="00B37AB9" w:rsidRPr="002301B3">
        <w:rPr>
          <w:sz w:val="22"/>
          <w:szCs w:val="22"/>
        </w:rPr>
        <w:t>ов</w:t>
      </w:r>
      <w:r w:rsidR="002919E3" w:rsidRPr="002301B3">
        <w:rPr>
          <w:sz w:val="22"/>
          <w:szCs w:val="22"/>
        </w:rPr>
        <w:t xml:space="preserve"> </w:t>
      </w:r>
      <w:r w:rsidR="00F73639" w:rsidRPr="002301B3">
        <w:rPr>
          <w:sz w:val="22"/>
          <w:szCs w:val="22"/>
        </w:rPr>
        <w:t>в</w:t>
      </w:r>
      <w:r w:rsidR="00B37AB9" w:rsidRPr="002301B3">
        <w:rPr>
          <w:sz w:val="22"/>
          <w:szCs w:val="22"/>
        </w:rPr>
        <w:t xml:space="preserve"> пределах договорной стоимости</w:t>
      </w:r>
      <w:r w:rsidR="00F73639" w:rsidRPr="002301B3">
        <w:rPr>
          <w:b/>
          <w:sz w:val="22"/>
          <w:szCs w:val="22"/>
        </w:rPr>
        <w:t xml:space="preserve"> </w:t>
      </w:r>
      <w:r w:rsidR="00D60DED" w:rsidRPr="00D60DED">
        <w:rPr>
          <w:b/>
          <w:sz w:val="22"/>
          <w:szCs w:val="22"/>
        </w:rPr>
        <w:t xml:space="preserve">работ по восстановлению </w:t>
      </w:r>
      <w:r w:rsidR="00861B7E" w:rsidRPr="00861B7E">
        <w:rPr>
          <w:b/>
          <w:sz w:val="22"/>
          <w:szCs w:val="22"/>
        </w:rPr>
        <w:t>линий электропередач при внезапно возникших аварийных ситуациях на объектах АО «Черногорэнерго» Самотлорского (КСП-14, КСП-24, КНС-32),  Лор-</w:t>
      </w:r>
      <w:proofErr w:type="spellStart"/>
      <w:r w:rsidR="00861B7E" w:rsidRPr="00861B7E">
        <w:rPr>
          <w:b/>
          <w:sz w:val="22"/>
          <w:szCs w:val="22"/>
        </w:rPr>
        <w:t>Еганского</w:t>
      </w:r>
      <w:proofErr w:type="spellEnd"/>
      <w:r w:rsidR="00861B7E" w:rsidRPr="00861B7E">
        <w:rPr>
          <w:b/>
          <w:sz w:val="22"/>
          <w:szCs w:val="22"/>
        </w:rPr>
        <w:t>, Мало-Черногорского, Ново-Молодежного, Гун-</w:t>
      </w:r>
      <w:proofErr w:type="spellStart"/>
      <w:r w:rsidR="00861B7E" w:rsidRPr="00861B7E">
        <w:rPr>
          <w:b/>
          <w:sz w:val="22"/>
          <w:szCs w:val="22"/>
        </w:rPr>
        <w:t>Еганского</w:t>
      </w:r>
      <w:proofErr w:type="spellEnd"/>
      <w:r w:rsidR="00861B7E" w:rsidRPr="00861B7E">
        <w:rPr>
          <w:b/>
          <w:sz w:val="22"/>
          <w:szCs w:val="22"/>
        </w:rPr>
        <w:t>, Тюменского,  Ван-</w:t>
      </w:r>
      <w:proofErr w:type="spellStart"/>
      <w:r w:rsidR="00861B7E" w:rsidRPr="00861B7E">
        <w:rPr>
          <w:b/>
          <w:sz w:val="22"/>
          <w:szCs w:val="22"/>
        </w:rPr>
        <w:t>Еганского</w:t>
      </w:r>
      <w:proofErr w:type="spellEnd"/>
      <w:r w:rsidR="00861B7E" w:rsidRPr="00861B7E">
        <w:rPr>
          <w:b/>
          <w:sz w:val="22"/>
          <w:szCs w:val="22"/>
        </w:rPr>
        <w:t>, Ай-</w:t>
      </w:r>
      <w:proofErr w:type="spellStart"/>
      <w:r w:rsidR="00861B7E" w:rsidRPr="00861B7E">
        <w:rPr>
          <w:b/>
          <w:sz w:val="22"/>
          <w:szCs w:val="22"/>
        </w:rPr>
        <w:t>Еганского</w:t>
      </w:r>
      <w:proofErr w:type="spellEnd"/>
      <w:r w:rsidR="00861B7E" w:rsidRPr="00861B7E">
        <w:rPr>
          <w:b/>
          <w:sz w:val="22"/>
          <w:szCs w:val="22"/>
        </w:rPr>
        <w:t xml:space="preserve"> месторождений нефти</w:t>
      </w:r>
      <w:r w:rsidRPr="002301B3">
        <w:rPr>
          <w:b/>
          <w:sz w:val="22"/>
          <w:szCs w:val="22"/>
        </w:rPr>
        <w:t>.</w:t>
      </w:r>
    </w:p>
    <w:p w14:paraId="76B95C7A" w14:textId="01B4A1DD" w:rsidR="00D60DED" w:rsidRDefault="00D60DED" w:rsidP="00607E99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D60DED">
        <w:rPr>
          <w:sz w:val="22"/>
          <w:szCs w:val="22"/>
        </w:rPr>
        <w:t xml:space="preserve">Место расположение Объекта: </w:t>
      </w:r>
      <w:r w:rsidR="00E651F4" w:rsidRPr="00E651F4">
        <w:rPr>
          <w:sz w:val="22"/>
          <w:szCs w:val="22"/>
        </w:rPr>
        <w:t>Самотлорское, Лор-</w:t>
      </w:r>
      <w:proofErr w:type="spellStart"/>
      <w:r w:rsidR="00E651F4" w:rsidRPr="00E651F4">
        <w:rPr>
          <w:sz w:val="22"/>
          <w:szCs w:val="22"/>
        </w:rPr>
        <w:t>Еганское</w:t>
      </w:r>
      <w:proofErr w:type="spellEnd"/>
      <w:r w:rsidR="00E651F4" w:rsidRPr="00E651F4">
        <w:rPr>
          <w:sz w:val="22"/>
          <w:szCs w:val="22"/>
        </w:rPr>
        <w:t>, Мало-Черногорское, Ново-Молодежное, Гун-</w:t>
      </w:r>
      <w:proofErr w:type="spellStart"/>
      <w:r w:rsidR="00E651F4" w:rsidRPr="00E651F4">
        <w:rPr>
          <w:sz w:val="22"/>
          <w:szCs w:val="22"/>
        </w:rPr>
        <w:t>Еганское</w:t>
      </w:r>
      <w:proofErr w:type="spellEnd"/>
      <w:r w:rsidR="00E651F4" w:rsidRPr="00E651F4">
        <w:rPr>
          <w:sz w:val="22"/>
          <w:szCs w:val="22"/>
        </w:rPr>
        <w:t>, Тюменское, Ван-</w:t>
      </w:r>
      <w:proofErr w:type="spellStart"/>
      <w:r w:rsidR="00E651F4" w:rsidRPr="00E651F4">
        <w:rPr>
          <w:sz w:val="22"/>
          <w:szCs w:val="22"/>
        </w:rPr>
        <w:t>Еганское</w:t>
      </w:r>
      <w:proofErr w:type="spellEnd"/>
      <w:r w:rsidR="00E651F4" w:rsidRPr="00E651F4">
        <w:rPr>
          <w:sz w:val="22"/>
          <w:szCs w:val="22"/>
        </w:rPr>
        <w:t>, Ай-</w:t>
      </w:r>
      <w:proofErr w:type="spellStart"/>
      <w:r w:rsidR="00E651F4" w:rsidRPr="00E651F4">
        <w:rPr>
          <w:sz w:val="22"/>
          <w:szCs w:val="22"/>
        </w:rPr>
        <w:t>Еганское</w:t>
      </w:r>
      <w:proofErr w:type="spellEnd"/>
      <w:r w:rsidR="00E651F4" w:rsidRPr="00E651F4">
        <w:rPr>
          <w:sz w:val="22"/>
          <w:szCs w:val="22"/>
        </w:rPr>
        <w:t xml:space="preserve"> месторождени</w:t>
      </w:r>
      <w:r w:rsidR="00E651F4">
        <w:rPr>
          <w:sz w:val="22"/>
          <w:szCs w:val="22"/>
        </w:rPr>
        <w:t>я</w:t>
      </w:r>
      <w:r w:rsidR="00E651F4" w:rsidRPr="00E651F4">
        <w:rPr>
          <w:sz w:val="22"/>
          <w:szCs w:val="22"/>
        </w:rPr>
        <w:t xml:space="preserve"> нефти, Нижневартовский район, Ханты-Мансийский автономный округ-Югра, Тюменская область, Российская Федерация</w:t>
      </w:r>
      <w:r w:rsidRPr="00D60DED">
        <w:rPr>
          <w:sz w:val="22"/>
          <w:szCs w:val="22"/>
        </w:rPr>
        <w:t>.</w:t>
      </w:r>
    </w:p>
    <w:p w14:paraId="2BAFF412" w14:textId="6116FCC3" w:rsidR="009A217F" w:rsidRPr="009A217F" w:rsidRDefault="004C7F00" w:rsidP="009A217F">
      <w:pPr>
        <w:tabs>
          <w:tab w:val="left" w:pos="426"/>
        </w:tabs>
        <w:suppressAutoHyphens/>
        <w:jc w:val="both"/>
        <w:rPr>
          <w:sz w:val="22"/>
          <w:szCs w:val="22"/>
        </w:rPr>
      </w:pPr>
      <w:r w:rsidRPr="004C7F00">
        <w:rPr>
          <w:sz w:val="22"/>
          <w:szCs w:val="22"/>
        </w:rPr>
        <w:t>1.2.</w:t>
      </w:r>
      <w:r w:rsidRPr="004C7F00">
        <w:rPr>
          <w:sz w:val="22"/>
          <w:szCs w:val="22"/>
        </w:rPr>
        <w:tab/>
      </w:r>
      <w:r w:rsidR="009A217F" w:rsidRPr="009A217F">
        <w:rPr>
          <w:sz w:val="22"/>
          <w:szCs w:val="22"/>
        </w:rPr>
        <w:t>Срок выполнения работ:</w:t>
      </w:r>
    </w:p>
    <w:p w14:paraId="1833207F" w14:textId="77777777" w:rsidR="009A217F" w:rsidRPr="009A217F" w:rsidRDefault="009A217F" w:rsidP="009A217F">
      <w:pPr>
        <w:tabs>
          <w:tab w:val="left" w:pos="426"/>
        </w:tabs>
        <w:suppressAutoHyphens/>
        <w:jc w:val="both"/>
        <w:rPr>
          <w:sz w:val="22"/>
          <w:szCs w:val="22"/>
        </w:rPr>
      </w:pPr>
      <w:r w:rsidRPr="009A217F">
        <w:rPr>
          <w:sz w:val="22"/>
          <w:szCs w:val="22"/>
        </w:rPr>
        <w:t xml:space="preserve">а) Начало выполнения работ: с даты обращения Заказчика (по Заявке Заказчика); </w:t>
      </w:r>
    </w:p>
    <w:p w14:paraId="35A071C3" w14:textId="0E896AC8" w:rsidR="004C7F00" w:rsidRDefault="009A217F" w:rsidP="009A217F">
      <w:pPr>
        <w:tabs>
          <w:tab w:val="left" w:pos="426"/>
        </w:tabs>
        <w:suppressAutoHyphens/>
        <w:jc w:val="both"/>
        <w:rPr>
          <w:sz w:val="22"/>
          <w:szCs w:val="22"/>
        </w:rPr>
      </w:pPr>
      <w:r w:rsidRPr="009A217F">
        <w:rPr>
          <w:sz w:val="22"/>
          <w:szCs w:val="22"/>
        </w:rPr>
        <w:t xml:space="preserve">б) Окончание выполнения работ: минимальный срок - 1 (один) </w:t>
      </w:r>
      <w:r>
        <w:rPr>
          <w:sz w:val="22"/>
          <w:szCs w:val="22"/>
        </w:rPr>
        <w:t xml:space="preserve">календарный </w:t>
      </w:r>
      <w:r w:rsidRPr="009A217F">
        <w:rPr>
          <w:sz w:val="22"/>
          <w:szCs w:val="22"/>
        </w:rPr>
        <w:t xml:space="preserve">день с даты обращения Заказчика, максимальный срок - 3 (три) </w:t>
      </w:r>
      <w:r>
        <w:rPr>
          <w:sz w:val="22"/>
          <w:szCs w:val="22"/>
        </w:rPr>
        <w:t xml:space="preserve">календарных </w:t>
      </w:r>
      <w:r w:rsidRPr="009A217F">
        <w:rPr>
          <w:sz w:val="22"/>
          <w:szCs w:val="22"/>
        </w:rPr>
        <w:t>дня с даты обращения Заказчика. В случае отказа нефтяных компаний в отключении невыполненный объем работ переносится.</w:t>
      </w:r>
    </w:p>
    <w:p w14:paraId="5B3D509A" w14:textId="21AD3A60" w:rsidR="00E651F4" w:rsidRDefault="00607E99" w:rsidP="0005762C">
      <w:pPr>
        <w:tabs>
          <w:tab w:val="left" w:pos="426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1.</w:t>
      </w:r>
      <w:r w:rsidR="004C7F00">
        <w:rPr>
          <w:sz w:val="22"/>
          <w:szCs w:val="22"/>
        </w:rPr>
        <w:t>3</w:t>
      </w:r>
      <w:r w:rsidRPr="002301B3">
        <w:rPr>
          <w:sz w:val="22"/>
          <w:szCs w:val="22"/>
        </w:rPr>
        <w:t>.</w:t>
      </w:r>
      <w:r w:rsidRPr="002301B3">
        <w:rPr>
          <w:sz w:val="22"/>
          <w:szCs w:val="22"/>
        </w:rPr>
        <w:tab/>
      </w:r>
      <w:r w:rsidR="009A217F" w:rsidRPr="004C7F00">
        <w:rPr>
          <w:sz w:val="22"/>
          <w:szCs w:val="22"/>
        </w:rPr>
        <w:t xml:space="preserve">Выполнение работ </w:t>
      </w:r>
      <w:r w:rsidR="00C7321F" w:rsidRPr="00C7321F">
        <w:rPr>
          <w:sz w:val="22"/>
          <w:szCs w:val="22"/>
        </w:rPr>
        <w:t>по</w:t>
      </w:r>
      <w:r w:rsidR="00E651F4" w:rsidRPr="00E651F4">
        <w:rPr>
          <w:sz w:val="22"/>
          <w:szCs w:val="22"/>
        </w:rPr>
        <w:t xml:space="preserve"> восстановлению линий электропередач при внезапно возникших аварийных ситуациях на объектах АО «Черногорэнерго» </w:t>
      </w:r>
      <w:r w:rsidR="00E651F4">
        <w:rPr>
          <w:sz w:val="22"/>
          <w:szCs w:val="22"/>
        </w:rPr>
        <w:t xml:space="preserve">осуществляются </w:t>
      </w:r>
      <w:r w:rsidR="00E651F4" w:rsidRPr="00E651F4">
        <w:rPr>
          <w:sz w:val="22"/>
          <w:szCs w:val="22"/>
        </w:rPr>
        <w:t>по Заявкам Заказчика согласно прилагаемой сметной документации.</w:t>
      </w:r>
    </w:p>
    <w:p w14:paraId="1D5D98D7" w14:textId="77777777" w:rsidR="00E651F4" w:rsidRPr="00E651F4" w:rsidRDefault="00E651F4" w:rsidP="00E651F4">
      <w:pPr>
        <w:tabs>
          <w:tab w:val="left" w:pos="-108"/>
        </w:tabs>
        <w:ind w:left="34"/>
        <w:jc w:val="both"/>
        <w:rPr>
          <w:sz w:val="22"/>
          <w:szCs w:val="22"/>
        </w:rPr>
      </w:pPr>
      <w:r w:rsidRPr="00E651F4">
        <w:rPr>
          <w:sz w:val="22"/>
          <w:szCs w:val="22"/>
        </w:rPr>
        <w:t>Объем работ исчисляется в условных единицах (</w:t>
      </w:r>
      <w:proofErr w:type="spellStart"/>
      <w:r w:rsidRPr="00E651F4">
        <w:rPr>
          <w:sz w:val="22"/>
          <w:szCs w:val="22"/>
        </w:rPr>
        <w:t>усл.ед</w:t>
      </w:r>
      <w:proofErr w:type="spellEnd"/>
      <w:r w:rsidRPr="00E651F4">
        <w:rPr>
          <w:sz w:val="22"/>
          <w:szCs w:val="22"/>
        </w:rPr>
        <w:t xml:space="preserve">.) и составляет 10 (десять) условных единиц. </w:t>
      </w:r>
    </w:p>
    <w:p w14:paraId="2ABD1EDD" w14:textId="77777777" w:rsidR="00E651F4" w:rsidRPr="00E651F4" w:rsidRDefault="00E651F4" w:rsidP="00E651F4">
      <w:pPr>
        <w:tabs>
          <w:tab w:val="left" w:pos="-108"/>
        </w:tabs>
        <w:ind w:left="34"/>
        <w:jc w:val="both"/>
        <w:rPr>
          <w:sz w:val="22"/>
          <w:szCs w:val="22"/>
        </w:rPr>
      </w:pPr>
      <w:r w:rsidRPr="00E651F4">
        <w:rPr>
          <w:sz w:val="22"/>
          <w:szCs w:val="22"/>
        </w:rPr>
        <w:t>За условную единицу принято выполнение работ по капитальному ремонту одной опоры.</w:t>
      </w:r>
    </w:p>
    <w:p w14:paraId="3455C4F3" w14:textId="77777777" w:rsidR="00E651F4" w:rsidRPr="00E651F4" w:rsidRDefault="00E651F4" w:rsidP="00E651F4">
      <w:pPr>
        <w:tabs>
          <w:tab w:val="left" w:pos="-108"/>
        </w:tabs>
        <w:ind w:left="34"/>
        <w:jc w:val="both"/>
        <w:rPr>
          <w:sz w:val="22"/>
          <w:szCs w:val="22"/>
        </w:rPr>
      </w:pPr>
      <w:r w:rsidRPr="00E651F4">
        <w:rPr>
          <w:sz w:val="22"/>
          <w:szCs w:val="22"/>
        </w:rPr>
        <w:t xml:space="preserve">Состав работ по восстановлению линий электропередач определяется на основании дефектной ведомости, утвержденной Заказчиком. </w:t>
      </w:r>
    </w:p>
    <w:p w14:paraId="7F156B76" w14:textId="54FC99CB" w:rsidR="0005762C" w:rsidRPr="0005762C" w:rsidRDefault="0005762C" w:rsidP="0005762C">
      <w:pPr>
        <w:tabs>
          <w:tab w:val="left" w:pos="426"/>
        </w:tabs>
        <w:suppressAutoHyphens/>
        <w:jc w:val="both"/>
        <w:rPr>
          <w:sz w:val="22"/>
          <w:szCs w:val="22"/>
        </w:rPr>
      </w:pPr>
      <w:r w:rsidRPr="0005762C">
        <w:rPr>
          <w:sz w:val="22"/>
          <w:szCs w:val="22"/>
        </w:rPr>
        <w:t xml:space="preserve">Дополнительные виды работ и затраты Подрядчика, не предусмотренные сметной документацией, но которые могут возникнуть в процессе ведения работ, предварительно согласовываются с Заказчиком. </w:t>
      </w:r>
    </w:p>
    <w:p w14:paraId="5E6EE0E9" w14:textId="5A21F80F" w:rsidR="0005762C" w:rsidRDefault="00E651F4" w:rsidP="0005762C">
      <w:pPr>
        <w:tabs>
          <w:tab w:val="left" w:pos="426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1.4. </w:t>
      </w:r>
      <w:r w:rsidR="0005762C" w:rsidRPr="0005762C">
        <w:rPr>
          <w:sz w:val="22"/>
          <w:szCs w:val="22"/>
        </w:rPr>
        <w:t xml:space="preserve">В случае согласования с Заказчиком необходимости выполнения данных видов работ, составляется и согласовывается дополнительная сметная документация.  </w:t>
      </w:r>
    </w:p>
    <w:p w14:paraId="7B65A013" w14:textId="41F19F61" w:rsidR="00CF44A5" w:rsidRDefault="009A217F" w:rsidP="00D60DED">
      <w:pPr>
        <w:tabs>
          <w:tab w:val="left" w:pos="426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E651F4">
        <w:rPr>
          <w:sz w:val="22"/>
          <w:szCs w:val="22"/>
        </w:rPr>
        <w:t>5</w:t>
      </w:r>
      <w:r>
        <w:rPr>
          <w:sz w:val="22"/>
          <w:szCs w:val="22"/>
        </w:rPr>
        <w:t xml:space="preserve">. </w:t>
      </w:r>
      <w:r w:rsidR="00CF44A5" w:rsidRPr="002301B3">
        <w:rPr>
          <w:sz w:val="22"/>
          <w:szCs w:val="22"/>
        </w:rPr>
        <w:t xml:space="preserve">Заказчик обязуется принять и оплатить </w:t>
      </w:r>
      <w:r w:rsidR="00D60DED">
        <w:rPr>
          <w:sz w:val="22"/>
          <w:szCs w:val="22"/>
        </w:rPr>
        <w:t>надлежащим образом</w:t>
      </w:r>
      <w:r w:rsidR="00E651F4">
        <w:rPr>
          <w:sz w:val="22"/>
          <w:szCs w:val="22"/>
        </w:rPr>
        <w:t>, качественно</w:t>
      </w:r>
      <w:r w:rsidR="00D60DED">
        <w:rPr>
          <w:sz w:val="22"/>
          <w:szCs w:val="22"/>
        </w:rPr>
        <w:t xml:space="preserve"> и своевременно </w:t>
      </w:r>
      <w:r w:rsidR="00CF44A5" w:rsidRPr="002301B3">
        <w:rPr>
          <w:sz w:val="22"/>
          <w:szCs w:val="22"/>
        </w:rPr>
        <w:t xml:space="preserve">выполненные Подрядчиком работы на условиях, предусмотренных настоящим </w:t>
      </w:r>
      <w:r w:rsidR="00D60DED">
        <w:rPr>
          <w:sz w:val="22"/>
          <w:szCs w:val="22"/>
        </w:rPr>
        <w:t>Д</w:t>
      </w:r>
      <w:r w:rsidR="00CF44A5" w:rsidRPr="002301B3">
        <w:rPr>
          <w:sz w:val="22"/>
          <w:szCs w:val="22"/>
        </w:rPr>
        <w:t>оговором.</w:t>
      </w:r>
    </w:p>
    <w:p w14:paraId="51E2172C" w14:textId="24B1B104" w:rsidR="002E0956" w:rsidRDefault="002E0956" w:rsidP="002E0956">
      <w:pPr>
        <w:tabs>
          <w:tab w:val="left" w:pos="426"/>
        </w:tabs>
        <w:suppressAutoHyphens/>
        <w:jc w:val="both"/>
        <w:rPr>
          <w:sz w:val="22"/>
          <w:szCs w:val="22"/>
        </w:rPr>
      </w:pPr>
      <w:r w:rsidRPr="002E0956">
        <w:rPr>
          <w:sz w:val="22"/>
          <w:szCs w:val="22"/>
        </w:rPr>
        <w:t>1.</w:t>
      </w:r>
      <w:r w:rsidR="00E651F4">
        <w:rPr>
          <w:sz w:val="22"/>
          <w:szCs w:val="22"/>
        </w:rPr>
        <w:t>6</w:t>
      </w:r>
      <w:r w:rsidRPr="002E0956">
        <w:rPr>
          <w:sz w:val="22"/>
          <w:szCs w:val="22"/>
        </w:rPr>
        <w:t>.</w:t>
      </w:r>
      <w:r w:rsidRPr="002E0956">
        <w:rPr>
          <w:sz w:val="22"/>
          <w:szCs w:val="22"/>
        </w:rPr>
        <w:tab/>
        <w:t>В случае необходимости Стороны допускают уменьшение объема выполняемых работ или выполнение дополнительного объема работ.</w:t>
      </w:r>
    </w:p>
    <w:p w14:paraId="77D154D6" w14:textId="7877FA5E" w:rsidR="0071028D" w:rsidRDefault="002E0956" w:rsidP="00C7321F">
      <w:pPr>
        <w:tabs>
          <w:tab w:val="left" w:pos="426"/>
        </w:tabs>
        <w:suppressAutoHyphens/>
        <w:jc w:val="both"/>
        <w:rPr>
          <w:sz w:val="22"/>
          <w:szCs w:val="22"/>
        </w:rPr>
      </w:pPr>
      <w:r w:rsidRPr="002E0956">
        <w:rPr>
          <w:sz w:val="22"/>
          <w:szCs w:val="22"/>
        </w:rPr>
        <w:t>1.</w:t>
      </w:r>
      <w:r w:rsidR="00E651F4">
        <w:rPr>
          <w:sz w:val="22"/>
          <w:szCs w:val="22"/>
        </w:rPr>
        <w:t>7</w:t>
      </w:r>
      <w:r w:rsidRPr="002E0956">
        <w:rPr>
          <w:sz w:val="22"/>
          <w:szCs w:val="22"/>
        </w:rPr>
        <w:t>. Изменени</w:t>
      </w:r>
      <w:r w:rsidR="0005762C">
        <w:rPr>
          <w:sz w:val="22"/>
          <w:szCs w:val="22"/>
        </w:rPr>
        <w:t>е</w:t>
      </w:r>
      <w:r w:rsidRPr="002E0956">
        <w:rPr>
          <w:sz w:val="22"/>
          <w:szCs w:val="22"/>
        </w:rPr>
        <w:t xml:space="preserve"> </w:t>
      </w:r>
      <w:r w:rsidR="0071028D">
        <w:rPr>
          <w:sz w:val="22"/>
          <w:szCs w:val="22"/>
        </w:rPr>
        <w:t xml:space="preserve">объема работ </w:t>
      </w:r>
      <w:r w:rsidRPr="002E0956">
        <w:rPr>
          <w:sz w:val="22"/>
          <w:szCs w:val="22"/>
        </w:rPr>
        <w:t>оформляется путем подписания обеими Сторонами Дополнительного соглашения к настоящему договору, в котором согласовываются необходимые условия выполнения работ.</w:t>
      </w:r>
    </w:p>
    <w:p w14:paraId="41B87E5E" w14:textId="77777777" w:rsidR="006A110F" w:rsidRDefault="006A110F" w:rsidP="006A110F">
      <w:pPr>
        <w:tabs>
          <w:tab w:val="left" w:pos="284"/>
        </w:tabs>
        <w:suppressAutoHyphens/>
        <w:ind w:left="720"/>
        <w:rPr>
          <w:b/>
          <w:sz w:val="22"/>
          <w:szCs w:val="22"/>
        </w:rPr>
      </w:pPr>
    </w:p>
    <w:p w14:paraId="1286C80C" w14:textId="6600A4A0" w:rsidR="0093164A" w:rsidRPr="002301B3" w:rsidRDefault="0093164A" w:rsidP="00D1165B">
      <w:pPr>
        <w:numPr>
          <w:ilvl w:val="0"/>
          <w:numId w:val="10"/>
        </w:numPr>
        <w:tabs>
          <w:tab w:val="left" w:pos="284"/>
        </w:tabs>
        <w:suppressAutoHyphens/>
        <w:jc w:val="center"/>
        <w:rPr>
          <w:b/>
          <w:sz w:val="22"/>
          <w:szCs w:val="22"/>
        </w:rPr>
      </w:pPr>
      <w:r w:rsidRPr="002301B3">
        <w:rPr>
          <w:b/>
          <w:sz w:val="22"/>
          <w:szCs w:val="22"/>
        </w:rPr>
        <w:t>ЦЕНА ДОГОВОРА</w:t>
      </w:r>
    </w:p>
    <w:p w14:paraId="0D21F20C" w14:textId="74ABE8D3" w:rsidR="00D60DED" w:rsidRPr="00884A7A" w:rsidRDefault="00607E99" w:rsidP="002E0956">
      <w:pPr>
        <w:tabs>
          <w:tab w:val="left" w:pos="426"/>
        </w:tabs>
        <w:jc w:val="both"/>
        <w:rPr>
          <w:sz w:val="22"/>
          <w:szCs w:val="22"/>
        </w:rPr>
      </w:pPr>
      <w:r w:rsidRPr="00884A7A">
        <w:rPr>
          <w:sz w:val="22"/>
          <w:szCs w:val="22"/>
        </w:rPr>
        <w:t>2.1.</w:t>
      </w:r>
      <w:r w:rsidRPr="00884A7A">
        <w:rPr>
          <w:sz w:val="22"/>
          <w:szCs w:val="22"/>
        </w:rPr>
        <w:tab/>
      </w:r>
      <w:r w:rsidR="00D60DED" w:rsidRPr="00884A7A">
        <w:rPr>
          <w:sz w:val="22"/>
          <w:szCs w:val="22"/>
        </w:rPr>
        <w:t xml:space="preserve">Договорная стоимость, подлежащая оплате Подрядчику, включает в себя работы и материалы Подрядчика, и составляет: </w:t>
      </w:r>
      <w:r w:rsidR="00D60DED" w:rsidRPr="00884A7A">
        <w:rPr>
          <w:bCs/>
          <w:sz w:val="22"/>
          <w:szCs w:val="22"/>
        </w:rPr>
        <w:t xml:space="preserve">_______________ (_________________________),  без учета НДС </w:t>
      </w:r>
      <w:r w:rsidR="00E651F4">
        <w:rPr>
          <w:bCs/>
          <w:sz w:val="22"/>
          <w:szCs w:val="22"/>
        </w:rPr>
        <w:t>___</w:t>
      </w:r>
      <w:r w:rsidR="00D60DED" w:rsidRPr="00884A7A">
        <w:rPr>
          <w:bCs/>
          <w:sz w:val="22"/>
          <w:szCs w:val="22"/>
        </w:rPr>
        <w:t xml:space="preserve">%, кроме того НДС </w:t>
      </w:r>
      <w:r w:rsidR="00E651F4">
        <w:rPr>
          <w:bCs/>
          <w:sz w:val="22"/>
          <w:szCs w:val="22"/>
        </w:rPr>
        <w:t>___</w:t>
      </w:r>
      <w:r w:rsidR="00D60DED" w:rsidRPr="00884A7A">
        <w:rPr>
          <w:bCs/>
          <w:sz w:val="22"/>
          <w:szCs w:val="22"/>
        </w:rPr>
        <w:t>% - __________ (_________________).</w:t>
      </w:r>
      <w:r w:rsidR="00D60DED" w:rsidRPr="00884A7A">
        <w:rPr>
          <w:b/>
          <w:sz w:val="22"/>
          <w:szCs w:val="22"/>
        </w:rPr>
        <w:t xml:space="preserve"> Всего с НДС </w:t>
      </w:r>
      <w:r w:rsidR="00E651F4">
        <w:rPr>
          <w:b/>
          <w:sz w:val="22"/>
          <w:szCs w:val="22"/>
        </w:rPr>
        <w:t>___</w:t>
      </w:r>
      <w:r w:rsidR="00D60DED" w:rsidRPr="00884A7A">
        <w:rPr>
          <w:b/>
          <w:sz w:val="22"/>
          <w:szCs w:val="22"/>
        </w:rPr>
        <w:t>% -</w:t>
      </w:r>
      <w:r w:rsidR="00D60DED" w:rsidRPr="00884A7A">
        <w:rPr>
          <w:bCs/>
          <w:sz w:val="22"/>
          <w:szCs w:val="22"/>
        </w:rPr>
        <w:t xml:space="preserve"> </w:t>
      </w:r>
      <w:r w:rsidR="00D60DED" w:rsidRPr="00884A7A">
        <w:rPr>
          <w:sz w:val="22"/>
          <w:szCs w:val="22"/>
        </w:rPr>
        <w:t>________</w:t>
      </w:r>
      <w:r w:rsidR="00D60DED" w:rsidRPr="00884A7A">
        <w:rPr>
          <w:b/>
          <w:bCs/>
          <w:sz w:val="22"/>
          <w:szCs w:val="22"/>
        </w:rPr>
        <w:t xml:space="preserve"> (_</w:t>
      </w:r>
      <w:r w:rsidR="00D60DED" w:rsidRPr="00884A7A">
        <w:rPr>
          <w:sz w:val="22"/>
          <w:szCs w:val="22"/>
        </w:rPr>
        <w:t>______________________</w:t>
      </w:r>
      <w:r w:rsidR="00E651F4">
        <w:rPr>
          <w:sz w:val="22"/>
          <w:szCs w:val="22"/>
        </w:rPr>
        <w:t xml:space="preserve"> </w:t>
      </w:r>
      <w:r w:rsidR="00D60DED" w:rsidRPr="00884A7A">
        <w:rPr>
          <w:sz w:val="22"/>
          <w:szCs w:val="22"/>
        </w:rPr>
        <w:t>____________________________________________</w:t>
      </w:r>
      <w:r w:rsidR="00D60DED" w:rsidRPr="00884A7A">
        <w:rPr>
          <w:b/>
          <w:bCs/>
          <w:sz w:val="22"/>
          <w:szCs w:val="22"/>
        </w:rPr>
        <w:t>).</w:t>
      </w:r>
    </w:p>
    <w:p w14:paraId="430BCFF1" w14:textId="572385BA" w:rsidR="00F20987" w:rsidRPr="00884A7A" w:rsidRDefault="00D94BB2" w:rsidP="002E0956">
      <w:pPr>
        <w:tabs>
          <w:tab w:val="left" w:pos="426"/>
        </w:tabs>
        <w:jc w:val="both"/>
        <w:rPr>
          <w:sz w:val="22"/>
          <w:szCs w:val="22"/>
        </w:rPr>
      </w:pPr>
      <w:r w:rsidRPr="00884A7A">
        <w:rPr>
          <w:sz w:val="22"/>
          <w:szCs w:val="22"/>
        </w:rPr>
        <w:t>2</w:t>
      </w:r>
      <w:r w:rsidR="00BB0C3D" w:rsidRPr="00884A7A">
        <w:rPr>
          <w:sz w:val="22"/>
          <w:szCs w:val="22"/>
        </w:rPr>
        <w:t>.2</w:t>
      </w:r>
      <w:r w:rsidR="006C1E7C" w:rsidRPr="00884A7A">
        <w:rPr>
          <w:sz w:val="22"/>
          <w:szCs w:val="22"/>
        </w:rPr>
        <w:t>.</w:t>
      </w:r>
      <w:r w:rsidR="00607E99" w:rsidRPr="00884A7A">
        <w:rPr>
          <w:sz w:val="22"/>
          <w:szCs w:val="22"/>
        </w:rPr>
        <w:tab/>
      </w:r>
      <w:r w:rsidR="00F20987" w:rsidRPr="00884A7A">
        <w:rPr>
          <w:sz w:val="22"/>
          <w:szCs w:val="22"/>
        </w:rPr>
        <w:t xml:space="preserve">Стоимость работ по настоящему договору </w:t>
      </w:r>
      <w:r w:rsidR="002539AA" w:rsidRPr="00884A7A">
        <w:rPr>
          <w:sz w:val="22"/>
          <w:szCs w:val="22"/>
        </w:rPr>
        <w:t xml:space="preserve">согласно сметной документации </w:t>
      </w:r>
      <w:r w:rsidR="007A233C" w:rsidRPr="00884A7A">
        <w:rPr>
          <w:sz w:val="22"/>
          <w:szCs w:val="22"/>
        </w:rPr>
        <w:t>(При</w:t>
      </w:r>
      <w:r w:rsidR="00B37AB9" w:rsidRPr="00884A7A">
        <w:rPr>
          <w:sz w:val="22"/>
          <w:szCs w:val="22"/>
        </w:rPr>
        <w:t>ложени</w:t>
      </w:r>
      <w:r w:rsidR="00A13A98">
        <w:rPr>
          <w:sz w:val="22"/>
          <w:szCs w:val="22"/>
        </w:rPr>
        <w:t>е</w:t>
      </w:r>
      <w:r w:rsidR="002C09D0" w:rsidRPr="00884A7A">
        <w:rPr>
          <w:sz w:val="22"/>
          <w:szCs w:val="22"/>
        </w:rPr>
        <w:t xml:space="preserve"> </w:t>
      </w:r>
      <w:r w:rsidR="00A13A98">
        <w:rPr>
          <w:sz w:val="22"/>
          <w:szCs w:val="22"/>
        </w:rPr>
        <w:t>№ 1</w:t>
      </w:r>
      <w:r w:rsidR="002E0956" w:rsidRPr="00884A7A">
        <w:rPr>
          <w:sz w:val="22"/>
          <w:szCs w:val="22"/>
        </w:rPr>
        <w:t xml:space="preserve"> </w:t>
      </w:r>
      <w:r w:rsidR="002539AA" w:rsidRPr="00884A7A">
        <w:rPr>
          <w:sz w:val="22"/>
          <w:szCs w:val="22"/>
        </w:rPr>
        <w:t xml:space="preserve">к настоящему договору) включает в себя </w:t>
      </w:r>
      <w:r w:rsidR="00607E99" w:rsidRPr="00884A7A">
        <w:rPr>
          <w:sz w:val="22"/>
          <w:szCs w:val="22"/>
        </w:rPr>
        <w:t xml:space="preserve">стоимость выполняемых работ </w:t>
      </w:r>
      <w:r w:rsidR="00B2362E" w:rsidRPr="00884A7A">
        <w:rPr>
          <w:sz w:val="22"/>
          <w:szCs w:val="22"/>
        </w:rPr>
        <w:t>по договору, используемых Подрядчиком при выполнении работ материалов</w:t>
      </w:r>
      <w:r w:rsidR="00E651F4">
        <w:rPr>
          <w:sz w:val="22"/>
          <w:szCs w:val="22"/>
        </w:rPr>
        <w:t xml:space="preserve"> </w:t>
      </w:r>
      <w:r w:rsidR="00E651F4" w:rsidRPr="00E651F4">
        <w:rPr>
          <w:sz w:val="22"/>
          <w:szCs w:val="22"/>
        </w:rPr>
        <w:t>(указанных в перечне материалов в Локальном сметном расчете, за исключением давальческих материалов),</w:t>
      </w:r>
      <w:r w:rsidR="00B2362E" w:rsidRPr="00884A7A">
        <w:rPr>
          <w:sz w:val="22"/>
          <w:szCs w:val="22"/>
        </w:rPr>
        <w:t xml:space="preserve"> а также все расходы Подрядчика, вытекающие из условий </w:t>
      </w:r>
      <w:r w:rsidR="00B2362E" w:rsidRPr="00884A7A">
        <w:rPr>
          <w:sz w:val="22"/>
          <w:szCs w:val="22"/>
        </w:rPr>
        <w:lastRenderedPageBreak/>
        <w:t>договора, в том числе все расходы на уплату налогов, сборов и иных обязательных платежей, предусмотренных действующим законодательством Российской Федерации, связанных с исполнением договора</w:t>
      </w:r>
      <w:r w:rsidR="002539AA" w:rsidRPr="00884A7A">
        <w:rPr>
          <w:sz w:val="22"/>
          <w:szCs w:val="22"/>
        </w:rPr>
        <w:t>.</w:t>
      </w:r>
    </w:p>
    <w:p w14:paraId="0D035FD3" w14:textId="08CE1401" w:rsidR="00400214" w:rsidRPr="00884A7A" w:rsidRDefault="00400214" w:rsidP="00400214">
      <w:pPr>
        <w:tabs>
          <w:tab w:val="left" w:pos="0"/>
          <w:tab w:val="left" w:pos="284"/>
          <w:tab w:val="left" w:pos="426"/>
          <w:tab w:val="left" w:pos="709"/>
          <w:tab w:val="left" w:pos="851"/>
          <w:tab w:val="left" w:pos="993"/>
        </w:tabs>
        <w:jc w:val="both"/>
        <w:rPr>
          <w:sz w:val="22"/>
          <w:szCs w:val="22"/>
        </w:rPr>
      </w:pPr>
      <w:r w:rsidRPr="00884A7A">
        <w:rPr>
          <w:sz w:val="22"/>
          <w:szCs w:val="22"/>
        </w:rPr>
        <w:t>Также, по соглашению Сторон возможно уточнение стоимости материалов (в сторону увеличения или уменьшения), используемых для выполнения работ по Договору, с обязательным составлением Дополнительного соглашения к Договору. Уточнение стоимости материалов в сторону увеличения возможно при условии подтверждения Подрядчиком стоимости материалов с предоставлением копий счетов-фактур/товарной накладной /УПД.</w:t>
      </w:r>
    </w:p>
    <w:p w14:paraId="6DA90B18" w14:textId="75C2B72F" w:rsidR="00721BBF" w:rsidRPr="00884A7A" w:rsidRDefault="00BB0C3D" w:rsidP="00721BBF">
      <w:pPr>
        <w:tabs>
          <w:tab w:val="left" w:pos="426"/>
        </w:tabs>
        <w:jc w:val="both"/>
        <w:rPr>
          <w:sz w:val="22"/>
          <w:szCs w:val="22"/>
        </w:rPr>
      </w:pPr>
      <w:r w:rsidRPr="00884A7A">
        <w:rPr>
          <w:sz w:val="22"/>
          <w:szCs w:val="22"/>
        </w:rPr>
        <w:t>2.3</w:t>
      </w:r>
      <w:r w:rsidR="00607E99" w:rsidRPr="00884A7A">
        <w:rPr>
          <w:sz w:val="22"/>
          <w:szCs w:val="22"/>
        </w:rPr>
        <w:t>.</w:t>
      </w:r>
      <w:r w:rsidR="00607E99" w:rsidRPr="00884A7A">
        <w:rPr>
          <w:sz w:val="22"/>
          <w:szCs w:val="22"/>
        </w:rPr>
        <w:tab/>
      </w:r>
      <w:r w:rsidR="00721BBF" w:rsidRPr="00884A7A">
        <w:rPr>
          <w:sz w:val="22"/>
          <w:szCs w:val="22"/>
        </w:rPr>
        <w:t xml:space="preserve">Заказчик вправе изменить объемы выполняемых работ, предупредив Подрядчика за </w:t>
      </w:r>
      <w:r w:rsidR="003659FA">
        <w:rPr>
          <w:sz w:val="22"/>
          <w:szCs w:val="22"/>
        </w:rPr>
        <w:t>20</w:t>
      </w:r>
      <w:r w:rsidR="00721BBF" w:rsidRPr="00884A7A">
        <w:rPr>
          <w:sz w:val="22"/>
          <w:szCs w:val="22"/>
        </w:rPr>
        <w:t xml:space="preserve"> (</w:t>
      </w:r>
      <w:r w:rsidR="003659FA">
        <w:rPr>
          <w:sz w:val="22"/>
          <w:szCs w:val="22"/>
        </w:rPr>
        <w:t>Двадцать</w:t>
      </w:r>
      <w:r w:rsidR="00721BBF" w:rsidRPr="00884A7A">
        <w:rPr>
          <w:sz w:val="22"/>
          <w:szCs w:val="22"/>
        </w:rPr>
        <w:t>) календарных дней. Подрядчик не вправе отказаться от выполнения дополнительных работ в рамках настоящего договора, за исключением случаев, когда выполнение таких работ не входит в сферу профессиональной деятельности Подрядчика, либо такие работы не могут быть выполнены по независящим от него причинам.</w:t>
      </w:r>
    </w:p>
    <w:p w14:paraId="0D2F556F" w14:textId="01BCF4A1" w:rsidR="00983F81" w:rsidRPr="00884A7A" w:rsidRDefault="00721BBF" w:rsidP="00721BBF">
      <w:pPr>
        <w:tabs>
          <w:tab w:val="left" w:pos="426"/>
        </w:tabs>
        <w:jc w:val="both"/>
        <w:rPr>
          <w:sz w:val="22"/>
          <w:szCs w:val="22"/>
          <w:lang w:val="en-US"/>
        </w:rPr>
      </w:pPr>
      <w:r w:rsidRPr="00884A7A">
        <w:rPr>
          <w:sz w:val="22"/>
          <w:szCs w:val="22"/>
        </w:rPr>
        <w:t>2.4. Стоимость работ по настоящему договору может изменяться только по соглашению Сторон. Изменение стоимости оформляется Дополнительным соглашением к настоящему Договору.</w:t>
      </w:r>
    </w:p>
    <w:p w14:paraId="6BED49FB" w14:textId="77777777" w:rsidR="00D1165B" w:rsidRPr="00D41CCE" w:rsidRDefault="00D1165B" w:rsidP="00B274A4">
      <w:pPr>
        <w:tabs>
          <w:tab w:val="left" w:pos="0"/>
        </w:tabs>
        <w:jc w:val="both"/>
        <w:rPr>
          <w:sz w:val="22"/>
          <w:szCs w:val="22"/>
        </w:rPr>
      </w:pPr>
    </w:p>
    <w:p w14:paraId="093C070A" w14:textId="77777777" w:rsidR="0093164A" w:rsidRPr="002301B3" w:rsidRDefault="00D55459" w:rsidP="00D1165B">
      <w:pPr>
        <w:numPr>
          <w:ilvl w:val="0"/>
          <w:numId w:val="10"/>
        </w:numPr>
        <w:tabs>
          <w:tab w:val="left" w:pos="284"/>
        </w:tabs>
        <w:suppressAutoHyphens/>
        <w:ind w:left="0" w:firstLine="0"/>
        <w:jc w:val="center"/>
        <w:rPr>
          <w:b/>
          <w:sz w:val="22"/>
          <w:szCs w:val="22"/>
        </w:rPr>
      </w:pPr>
      <w:r w:rsidRPr="002301B3">
        <w:rPr>
          <w:b/>
          <w:sz w:val="22"/>
          <w:szCs w:val="22"/>
        </w:rPr>
        <w:t>ПОРЯДОК И УСЛОВИЯ</w:t>
      </w:r>
      <w:r w:rsidR="0093164A" w:rsidRPr="002301B3">
        <w:rPr>
          <w:b/>
          <w:sz w:val="22"/>
          <w:szCs w:val="22"/>
        </w:rPr>
        <w:t xml:space="preserve"> ПЛАТЕЖ</w:t>
      </w:r>
      <w:r w:rsidRPr="002301B3">
        <w:rPr>
          <w:b/>
          <w:sz w:val="22"/>
          <w:szCs w:val="22"/>
        </w:rPr>
        <w:t>ЕЙ</w:t>
      </w:r>
    </w:p>
    <w:p w14:paraId="16052D4A" w14:textId="3FD88499" w:rsidR="00380F26" w:rsidRDefault="00D94BB2" w:rsidP="00607E99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3.1.</w:t>
      </w:r>
      <w:r w:rsidR="00607E99" w:rsidRPr="002301B3">
        <w:rPr>
          <w:sz w:val="22"/>
          <w:szCs w:val="22"/>
        </w:rPr>
        <w:tab/>
      </w:r>
      <w:r w:rsidR="00EA7516" w:rsidRPr="002301B3">
        <w:rPr>
          <w:sz w:val="22"/>
          <w:szCs w:val="22"/>
        </w:rPr>
        <w:t xml:space="preserve">Заказчик оплачивает выполненные Подрядчиком работы по настоящему договору </w:t>
      </w:r>
      <w:r w:rsidR="00E651F4" w:rsidRPr="00E651F4">
        <w:rPr>
          <w:sz w:val="22"/>
          <w:szCs w:val="22"/>
        </w:rPr>
        <w:t>за фактически выполненный объем работ в отчетный период</w:t>
      </w:r>
      <w:r w:rsidR="00846683" w:rsidRPr="002301B3">
        <w:rPr>
          <w:sz w:val="22"/>
          <w:szCs w:val="22"/>
        </w:rPr>
        <w:t xml:space="preserve"> (</w:t>
      </w:r>
      <w:r w:rsidR="00EE667D" w:rsidRPr="002301B3">
        <w:rPr>
          <w:sz w:val="22"/>
          <w:szCs w:val="22"/>
        </w:rPr>
        <w:t xml:space="preserve">1 (один) </w:t>
      </w:r>
      <w:r w:rsidR="00846683" w:rsidRPr="002301B3">
        <w:rPr>
          <w:sz w:val="22"/>
          <w:szCs w:val="22"/>
        </w:rPr>
        <w:t xml:space="preserve">календарный месяц) </w:t>
      </w:r>
      <w:r w:rsidR="00EA7516" w:rsidRPr="002301B3">
        <w:rPr>
          <w:sz w:val="22"/>
          <w:szCs w:val="22"/>
        </w:rPr>
        <w:t>денежными средствами в безналичном порядке на расчет</w:t>
      </w:r>
      <w:r w:rsidR="00ED6BF7" w:rsidRPr="002301B3">
        <w:rPr>
          <w:sz w:val="22"/>
          <w:szCs w:val="22"/>
        </w:rPr>
        <w:t>ный счет Подрядчика</w:t>
      </w:r>
      <w:r w:rsidR="000B3277" w:rsidRPr="000B3277">
        <w:rPr>
          <w:sz w:val="22"/>
          <w:szCs w:val="22"/>
        </w:rPr>
        <w:t>, или иные способы, не запрещенные действующим законодательством Российской Федерации</w:t>
      </w:r>
      <w:r w:rsidR="000B3277">
        <w:rPr>
          <w:sz w:val="22"/>
          <w:szCs w:val="22"/>
        </w:rPr>
        <w:t>,</w:t>
      </w:r>
      <w:r w:rsidR="00326397" w:rsidRPr="002301B3">
        <w:rPr>
          <w:sz w:val="22"/>
          <w:szCs w:val="22"/>
        </w:rPr>
        <w:t xml:space="preserve"> </w:t>
      </w:r>
      <w:r w:rsidR="00EC47D8" w:rsidRPr="002301B3">
        <w:rPr>
          <w:sz w:val="22"/>
          <w:szCs w:val="22"/>
        </w:rPr>
        <w:t xml:space="preserve">в срок </w:t>
      </w:r>
      <w:r w:rsidR="00EC47D8" w:rsidRPr="00776730">
        <w:rPr>
          <w:b/>
          <w:bCs/>
          <w:sz w:val="22"/>
          <w:szCs w:val="22"/>
        </w:rPr>
        <w:t>не более</w:t>
      </w:r>
      <w:r w:rsidR="00ED6BF7" w:rsidRPr="00776730">
        <w:rPr>
          <w:b/>
          <w:bCs/>
          <w:sz w:val="22"/>
          <w:szCs w:val="22"/>
        </w:rPr>
        <w:t xml:space="preserve"> </w:t>
      </w:r>
      <w:r w:rsidR="00BB0C3D" w:rsidRPr="00776730">
        <w:rPr>
          <w:b/>
          <w:bCs/>
          <w:sz w:val="22"/>
          <w:szCs w:val="22"/>
        </w:rPr>
        <w:t>7</w:t>
      </w:r>
      <w:r w:rsidR="00022912" w:rsidRPr="00776730">
        <w:rPr>
          <w:b/>
          <w:bCs/>
          <w:sz w:val="22"/>
          <w:szCs w:val="22"/>
        </w:rPr>
        <w:t xml:space="preserve"> (</w:t>
      </w:r>
      <w:r w:rsidR="00BB0C3D" w:rsidRPr="00776730">
        <w:rPr>
          <w:b/>
          <w:bCs/>
          <w:sz w:val="22"/>
          <w:szCs w:val="22"/>
        </w:rPr>
        <w:t>семи</w:t>
      </w:r>
      <w:r w:rsidR="00655A7A" w:rsidRPr="00776730">
        <w:rPr>
          <w:b/>
          <w:bCs/>
          <w:sz w:val="22"/>
          <w:szCs w:val="22"/>
        </w:rPr>
        <w:t>)</w:t>
      </w:r>
      <w:r w:rsidR="00ED6BF7" w:rsidRPr="00776730">
        <w:rPr>
          <w:b/>
          <w:bCs/>
          <w:sz w:val="22"/>
          <w:szCs w:val="22"/>
        </w:rPr>
        <w:t xml:space="preserve"> </w:t>
      </w:r>
      <w:r w:rsidR="00326397" w:rsidRPr="00776730">
        <w:rPr>
          <w:b/>
          <w:bCs/>
          <w:sz w:val="22"/>
          <w:szCs w:val="22"/>
        </w:rPr>
        <w:t>рабочих</w:t>
      </w:r>
      <w:r w:rsidR="00EA7516" w:rsidRPr="00776730">
        <w:rPr>
          <w:b/>
          <w:bCs/>
          <w:sz w:val="22"/>
          <w:szCs w:val="22"/>
        </w:rPr>
        <w:t xml:space="preserve"> дней</w:t>
      </w:r>
      <w:r w:rsidR="00EA7516" w:rsidRPr="002301B3">
        <w:rPr>
          <w:sz w:val="22"/>
          <w:szCs w:val="22"/>
        </w:rPr>
        <w:t xml:space="preserve"> с </w:t>
      </w:r>
      <w:r w:rsidR="00EE667D" w:rsidRPr="002301B3">
        <w:rPr>
          <w:sz w:val="22"/>
          <w:szCs w:val="22"/>
        </w:rPr>
        <w:t>даты</w:t>
      </w:r>
      <w:r w:rsidR="00EA7516" w:rsidRPr="002301B3">
        <w:rPr>
          <w:sz w:val="22"/>
          <w:szCs w:val="22"/>
        </w:rPr>
        <w:t xml:space="preserve"> предъявления Заказчику </w:t>
      </w:r>
      <w:r w:rsidR="00EE667D" w:rsidRPr="002301B3">
        <w:rPr>
          <w:sz w:val="22"/>
          <w:szCs w:val="22"/>
        </w:rPr>
        <w:t xml:space="preserve">надлежащим образом оформленного </w:t>
      </w:r>
      <w:r w:rsidR="00776730">
        <w:rPr>
          <w:sz w:val="22"/>
          <w:szCs w:val="22"/>
        </w:rPr>
        <w:t xml:space="preserve">счета, </w:t>
      </w:r>
      <w:r w:rsidR="00EA7516" w:rsidRPr="002301B3">
        <w:rPr>
          <w:sz w:val="22"/>
          <w:szCs w:val="22"/>
        </w:rPr>
        <w:t>счета-фактуры (с ук</w:t>
      </w:r>
      <w:r w:rsidR="00DD0E6D" w:rsidRPr="002301B3">
        <w:rPr>
          <w:sz w:val="22"/>
          <w:szCs w:val="22"/>
        </w:rPr>
        <w:t>азанием номера и даты договора)</w:t>
      </w:r>
      <w:r w:rsidR="00EA7516" w:rsidRPr="002301B3">
        <w:rPr>
          <w:sz w:val="22"/>
          <w:szCs w:val="22"/>
        </w:rPr>
        <w:t xml:space="preserve">, </w:t>
      </w:r>
      <w:r w:rsidR="00EE667D" w:rsidRPr="002301B3">
        <w:rPr>
          <w:sz w:val="22"/>
          <w:szCs w:val="22"/>
        </w:rPr>
        <w:t>составленного</w:t>
      </w:r>
      <w:r w:rsidR="00B37AB9" w:rsidRPr="002301B3">
        <w:rPr>
          <w:sz w:val="22"/>
          <w:szCs w:val="22"/>
        </w:rPr>
        <w:t xml:space="preserve"> на основании подписанных С</w:t>
      </w:r>
      <w:r w:rsidR="00EA7516" w:rsidRPr="002301B3">
        <w:rPr>
          <w:sz w:val="22"/>
          <w:szCs w:val="22"/>
        </w:rPr>
        <w:t>торонами справки о стоимос</w:t>
      </w:r>
      <w:r w:rsidR="000227EA" w:rsidRPr="002301B3">
        <w:rPr>
          <w:sz w:val="22"/>
          <w:szCs w:val="22"/>
        </w:rPr>
        <w:t>ти выполненных работ и затрат (</w:t>
      </w:r>
      <w:r w:rsidR="000227EA" w:rsidRPr="00513426">
        <w:rPr>
          <w:sz w:val="22"/>
          <w:szCs w:val="22"/>
        </w:rPr>
        <w:t>Ф</w:t>
      </w:r>
      <w:r w:rsidR="00EA7516" w:rsidRPr="00513426">
        <w:rPr>
          <w:sz w:val="22"/>
          <w:szCs w:val="22"/>
        </w:rPr>
        <w:t xml:space="preserve">орма </w:t>
      </w:r>
      <w:r w:rsidR="000227EA" w:rsidRPr="00513426">
        <w:rPr>
          <w:sz w:val="22"/>
          <w:szCs w:val="22"/>
        </w:rPr>
        <w:t>№</w:t>
      </w:r>
      <w:r w:rsidR="00EA7516" w:rsidRPr="00513426">
        <w:rPr>
          <w:sz w:val="22"/>
          <w:szCs w:val="22"/>
        </w:rPr>
        <w:t>КС-3)</w:t>
      </w:r>
      <w:r w:rsidR="004623CB" w:rsidRPr="00513426">
        <w:rPr>
          <w:sz w:val="22"/>
          <w:szCs w:val="22"/>
        </w:rPr>
        <w:t>,</w:t>
      </w:r>
      <w:r w:rsidR="00655A7A" w:rsidRPr="00513426">
        <w:rPr>
          <w:sz w:val="22"/>
          <w:szCs w:val="22"/>
        </w:rPr>
        <w:t xml:space="preserve"> (</w:t>
      </w:r>
      <w:r w:rsidR="002C09D0" w:rsidRPr="00513426">
        <w:rPr>
          <w:sz w:val="22"/>
          <w:szCs w:val="22"/>
        </w:rPr>
        <w:t>Приложение №</w:t>
      </w:r>
      <w:r w:rsidR="00A13A98" w:rsidRPr="00513426">
        <w:rPr>
          <w:sz w:val="22"/>
          <w:szCs w:val="22"/>
        </w:rPr>
        <w:t>4</w:t>
      </w:r>
      <w:r w:rsidR="00655A7A" w:rsidRPr="00513426">
        <w:rPr>
          <w:sz w:val="22"/>
          <w:szCs w:val="22"/>
        </w:rPr>
        <w:t xml:space="preserve"> к настоящему </w:t>
      </w:r>
      <w:r w:rsidR="00776730" w:rsidRPr="00513426">
        <w:rPr>
          <w:sz w:val="22"/>
          <w:szCs w:val="22"/>
        </w:rPr>
        <w:t>Д</w:t>
      </w:r>
      <w:r w:rsidR="00655A7A" w:rsidRPr="00513426">
        <w:rPr>
          <w:sz w:val="22"/>
          <w:szCs w:val="22"/>
        </w:rPr>
        <w:t>оговору)</w:t>
      </w:r>
      <w:r w:rsidR="00EA7516" w:rsidRPr="00513426">
        <w:rPr>
          <w:sz w:val="22"/>
          <w:szCs w:val="22"/>
        </w:rPr>
        <w:t>, акта о пр</w:t>
      </w:r>
      <w:r w:rsidR="000227EA" w:rsidRPr="00513426">
        <w:rPr>
          <w:sz w:val="22"/>
          <w:szCs w:val="22"/>
        </w:rPr>
        <w:t>иемке выполненных работ (Ф</w:t>
      </w:r>
      <w:r w:rsidR="00EA7516" w:rsidRPr="00513426">
        <w:rPr>
          <w:sz w:val="22"/>
          <w:szCs w:val="22"/>
        </w:rPr>
        <w:t xml:space="preserve">орма </w:t>
      </w:r>
      <w:r w:rsidR="000227EA" w:rsidRPr="00513426">
        <w:rPr>
          <w:sz w:val="22"/>
          <w:szCs w:val="22"/>
        </w:rPr>
        <w:t>№</w:t>
      </w:r>
      <w:r w:rsidR="00EA7516" w:rsidRPr="00513426">
        <w:rPr>
          <w:sz w:val="22"/>
          <w:szCs w:val="22"/>
        </w:rPr>
        <w:t>КС-2)</w:t>
      </w:r>
      <w:r w:rsidR="004623CB" w:rsidRPr="00513426">
        <w:rPr>
          <w:sz w:val="22"/>
          <w:szCs w:val="22"/>
        </w:rPr>
        <w:t>,</w:t>
      </w:r>
      <w:r w:rsidR="00655A7A" w:rsidRPr="00513426">
        <w:rPr>
          <w:sz w:val="22"/>
          <w:szCs w:val="22"/>
        </w:rPr>
        <w:t xml:space="preserve"> (</w:t>
      </w:r>
      <w:r w:rsidR="002C09D0" w:rsidRPr="00513426">
        <w:rPr>
          <w:sz w:val="22"/>
          <w:szCs w:val="22"/>
        </w:rPr>
        <w:t>Приложение №</w:t>
      </w:r>
      <w:r w:rsidR="00A13A98" w:rsidRPr="00513426">
        <w:rPr>
          <w:sz w:val="22"/>
          <w:szCs w:val="22"/>
        </w:rPr>
        <w:t xml:space="preserve"> 3</w:t>
      </w:r>
      <w:r w:rsidR="00655A7A" w:rsidRPr="00513426">
        <w:rPr>
          <w:sz w:val="22"/>
          <w:szCs w:val="22"/>
        </w:rPr>
        <w:t xml:space="preserve"> к настоящему</w:t>
      </w:r>
      <w:r w:rsidR="00655A7A" w:rsidRPr="002301B3">
        <w:rPr>
          <w:sz w:val="22"/>
          <w:szCs w:val="22"/>
        </w:rPr>
        <w:t xml:space="preserve"> </w:t>
      </w:r>
      <w:r w:rsidR="00776730">
        <w:rPr>
          <w:sz w:val="22"/>
          <w:szCs w:val="22"/>
        </w:rPr>
        <w:t>Д</w:t>
      </w:r>
      <w:r w:rsidR="00655A7A" w:rsidRPr="002301B3">
        <w:rPr>
          <w:sz w:val="22"/>
          <w:szCs w:val="22"/>
        </w:rPr>
        <w:t>оговору)</w:t>
      </w:r>
      <w:r w:rsidR="00380F26">
        <w:rPr>
          <w:sz w:val="22"/>
          <w:szCs w:val="22"/>
        </w:rPr>
        <w:t>,</w:t>
      </w:r>
      <w:r w:rsidR="00380F26" w:rsidRPr="00380F26">
        <w:t xml:space="preserve"> </w:t>
      </w:r>
      <w:r w:rsidR="00380F26" w:rsidRPr="00380F26">
        <w:rPr>
          <w:sz w:val="22"/>
          <w:szCs w:val="22"/>
        </w:rPr>
        <w:t>а также отчета об использовании давальческих материалов при использовании указанных материалов.</w:t>
      </w:r>
    </w:p>
    <w:p w14:paraId="5AEAE3E3" w14:textId="1ED15597" w:rsidR="00380F26" w:rsidRPr="00380F26" w:rsidRDefault="00607E99" w:rsidP="00380F26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3.2.</w:t>
      </w:r>
      <w:r w:rsidR="00380F26">
        <w:rPr>
          <w:sz w:val="22"/>
          <w:szCs w:val="22"/>
        </w:rPr>
        <w:t xml:space="preserve"> </w:t>
      </w:r>
      <w:r w:rsidR="00380F26" w:rsidRPr="00380F26">
        <w:rPr>
          <w:sz w:val="22"/>
          <w:szCs w:val="22"/>
        </w:rPr>
        <w:t>Расчет за выполненные работы по договору осуществляется ежемесячно.</w:t>
      </w:r>
    </w:p>
    <w:p w14:paraId="13F57C30" w14:textId="60E81401" w:rsidR="00380F26" w:rsidRDefault="00380F26" w:rsidP="00380F26">
      <w:pPr>
        <w:tabs>
          <w:tab w:val="left" w:pos="567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3.3. </w:t>
      </w:r>
      <w:r w:rsidRPr="00380F26">
        <w:rPr>
          <w:sz w:val="22"/>
          <w:szCs w:val="22"/>
        </w:rPr>
        <w:t>Также, по соглашению Сторон возможно осуществление авансовых платежей, с обязательным составлением Дополнительного соглашения к договору.</w:t>
      </w:r>
    </w:p>
    <w:p w14:paraId="57EC6941" w14:textId="0FB4C1E0" w:rsidR="00576659" w:rsidRPr="002301B3" w:rsidRDefault="00380F26" w:rsidP="00607E99">
      <w:pPr>
        <w:tabs>
          <w:tab w:val="left" w:pos="567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3.4. </w:t>
      </w:r>
      <w:r w:rsidR="00576659" w:rsidRPr="002301B3">
        <w:rPr>
          <w:sz w:val="22"/>
          <w:szCs w:val="22"/>
        </w:rPr>
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 Российской Федерации.</w:t>
      </w:r>
    </w:p>
    <w:p w14:paraId="238EB94F" w14:textId="3491DFB1" w:rsidR="00093F60" w:rsidRPr="002301B3" w:rsidRDefault="00093F60" w:rsidP="00607E99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3.</w:t>
      </w:r>
      <w:r w:rsidR="00380F26">
        <w:rPr>
          <w:sz w:val="22"/>
          <w:szCs w:val="22"/>
        </w:rPr>
        <w:t>5</w:t>
      </w:r>
      <w:r w:rsidR="00607E99" w:rsidRPr="002301B3">
        <w:rPr>
          <w:sz w:val="22"/>
          <w:szCs w:val="22"/>
        </w:rPr>
        <w:t>.</w:t>
      </w:r>
      <w:r w:rsidR="00607E99" w:rsidRPr="002301B3">
        <w:rPr>
          <w:sz w:val="22"/>
          <w:szCs w:val="22"/>
        </w:rPr>
        <w:tab/>
      </w:r>
      <w:r w:rsidR="002F0621" w:rsidRPr="002301B3">
        <w:rPr>
          <w:sz w:val="22"/>
          <w:szCs w:val="22"/>
        </w:rPr>
        <w:t xml:space="preserve">Заказчик вправе применить «Шкалу оценки организации </w:t>
      </w:r>
      <w:r w:rsidR="002C09D0" w:rsidRPr="002301B3">
        <w:rPr>
          <w:sz w:val="22"/>
          <w:szCs w:val="22"/>
        </w:rPr>
        <w:t xml:space="preserve">и качества </w:t>
      </w:r>
      <w:r w:rsidR="002C09D0" w:rsidRPr="00513426">
        <w:rPr>
          <w:sz w:val="22"/>
          <w:szCs w:val="22"/>
        </w:rPr>
        <w:t>работ» (Приложение №</w:t>
      </w:r>
      <w:r w:rsidR="00A13A98" w:rsidRPr="00513426">
        <w:rPr>
          <w:sz w:val="22"/>
          <w:szCs w:val="22"/>
        </w:rPr>
        <w:t xml:space="preserve"> 6</w:t>
      </w:r>
      <w:r w:rsidR="00A11147" w:rsidRPr="00513426">
        <w:rPr>
          <w:sz w:val="22"/>
          <w:szCs w:val="22"/>
        </w:rPr>
        <w:t xml:space="preserve"> к настоящему </w:t>
      </w:r>
      <w:r w:rsidR="009764E3">
        <w:rPr>
          <w:sz w:val="22"/>
          <w:szCs w:val="22"/>
        </w:rPr>
        <w:t>Договору</w:t>
      </w:r>
      <w:r w:rsidR="002F0621" w:rsidRPr="00513426">
        <w:rPr>
          <w:sz w:val="22"/>
          <w:szCs w:val="22"/>
        </w:rPr>
        <w:t>) при принятии выполненного объема работ, если в процессе работ Подрядчик допускал нарушения или отклонения от нормативных документов, перечисленных в п.</w:t>
      </w:r>
      <w:r w:rsidR="00173DDC" w:rsidRPr="00513426">
        <w:rPr>
          <w:sz w:val="22"/>
          <w:szCs w:val="22"/>
        </w:rPr>
        <w:t xml:space="preserve"> </w:t>
      </w:r>
      <w:r w:rsidR="002F0621" w:rsidRPr="00513426">
        <w:rPr>
          <w:sz w:val="22"/>
          <w:szCs w:val="22"/>
        </w:rPr>
        <w:t>5.1.1. настоящего</w:t>
      </w:r>
      <w:r w:rsidR="002F0621" w:rsidRPr="008F2100">
        <w:rPr>
          <w:sz w:val="22"/>
          <w:szCs w:val="22"/>
        </w:rPr>
        <w:t xml:space="preserve"> договора</w:t>
      </w:r>
      <w:r w:rsidR="002F0621" w:rsidRPr="002301B3">
        <w:rPr>
          <w:sz w:val="22"/>
          <w:szCs w:val="22"/>
        </w:rPr>
        <w:t>, а</w:t>
      </w:r>
      <w:r w:rsidR="00A11147" w:rsidRPr="002301B3">
        <w:rPr>
          <w:sz w:val="22"/>
          <w:szCs w:val="22"/>
        </w:rPr>
        <w:t xml:space="preserve"> также иных условий настоящего д</w:t>
      </w:r>
      <w:r w:rsidR="002F0621" w:rsidRPr="002301B3">
        <w:rPr>
          <w:sz w:val="22"/>
          <w:szCs w:val="22"/>
        </w:rPr>
        <w:t>оговора.</w:t>
      </w:r>
    </w:p>
    <w:p w14:paraId="3567C53F" w14:textId="535C6BC4" w:rsidR="00093F60" w:rsidRPr="002301B3" w:rsidRDefault="00093F60" w:rsidP="00607E99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3.</w:t>
      </w:r>
      <w:r w:rsidR="00380F26">
        <w:rPr>
          <w:sz w:val="22"/>
          <w:szCs w:val="22"/>
        </w:rPr>
        <w:t>6</w:t>
      </w:r>
      <w:r w:rsidR="00607E99" w:rsidRPr="002301B3">
        <w:rPr>
          <w:sz w:val="22"/>
          <w:szCs w:val="22"/>
        </w:rPr>
        <w:t>.</w:t>
      </w:r>
      <w:r w:rsidR="00607E99" w:rsidRPr="002301B3">
        <w:rPr>
          <w:sz w:val="22"/>
          <w:szCs w:val="22"/>
        </w:rPr>
        <w:tab/>
      </w:r>
      <w:r w:rsidRPr="002301B3">
        <w:rPr>
          <w:sz w:val="22"/>
          <w:szCs w:val="22"/>
        </w:rPr>
        <w:t>Датой платежа считается дата списания денежных средств с расчетного счета Заказчика.</w:t>
      </w:r>
    </w:p>
    <w:p w14:paraId="4448615A" w14:textId="44C5A900" w:rsidR="00E61429" w:rsidRPr="002301B3" w:rsidRDefault="00D94BB2" w:rsidP="00607E99">
      <w:pPr>
        <w:tabs>
          <w:tab w:val="left" w:pos="567"/>
        </w:tabs>
        <w:suppressAutoHyphens/>
        <w:jc w:val="both"/>
        <w:rPr>
          <w:noProof/>
          <w:sz w:val="22"/>
          <w:szCs w:val="22"/>
        </w:rPr>
      </w:pPr>
      <w:r w:rsidRPr="002301B3">
        <w:rPr>
          <w:noProof/>
          <w:sz w:val="22"/>
          <w:szCs w:val="22"/>
        </w:rPr>
        <w:t>3</w:t>
      </w:r>
      <w:r w:rsidR="00426F08" w:rsidRPr="002301B3">
        <w:rPr>
          <w:noProof/>
          <w:sz w:val="22"/>
          <w:szCs w:val="22"/>
        </w:rPr>
        <w:t>.</w:t>
      </w:r>
      <w:r w:rsidR="00380F26">
        <w:rPr>
          <w:noProof/>
          <w:sz w:val="22"/>
          <w:szCs w:val="22"/>
        </w:rPr>
        <w:t>7</w:t>
      </w:r>
      <w:r w:rsidR="008E4469" w:rsidRPr="002301B3">
        <w:rPr>
          <w:noProof/>
          <w:sz w:val="22"/>
          <w:szCs w:val="22"/>
        </w:rPr>
        <w:t>.</w:t>
      </w:r>
      <w:r w:rsidR="00607E99" w:rsidRPr="002301B3">
        <w:rPr>
          <w:noProof/>
          <w:sz w:val="22"/>
          <w:szCs w:val="22"/>
        </w:rPr>
        <w:tab/>
      </w:r>
      <w:r w:rsidR="00576659" w:rsidRPr="002301B3">
        <w:rPr>
          <w:noProof/>
          <w:sz w:val="22"/>
          <w:szCs w:val="22"/>
        </w:rPr>
        <w:t xml:space="preserve">Подрядчик обязуется в течение 7 </w:t>
      </w:r>
      <w:r w:rsidR="00466FFC" w:rsidRPr="002301B3">
        <w:rPr>
          <w:noProof/>
          <w:sz w:val="22"/>
          <w:szCs w:val="22"/>
        </w:rPr>
        <w:t>(семи)</w:t>
      </w:r>
      <w:r w:rsidR="00655A7A" w:rsidRPr="002301B3">
        <w:rPr>
          <w:noProof/>
          <w:sz w:val="22"/>
          <w:szCs w:val="22"/>
        </w:rPr>
        <w:t xml:space="preserve"> календарных</w:t>
      </w:r>
      <w:r w:rsidR="00466FFC" w:rsidRPr="002301B3">
        <w:rPr>
          <w:noProof/>
          <w:sz w:val="22"/>
          <w:szCs w:val="22"/>
        </w:rPr>
        <w:t xml:space="preserve"> </w:t>
      </w:r>
      <w:r w:rsidR="00576659" w:rsidRPr="002301B3">
        <w:rPr>
          <w:noProof/>
          <w:sz w:val="22"/>
          <w:szCs w:val="22"/>
        </w:rPr>
        <w:t xml:space="preserve">дней с момента получения </w:t>
      </w:r>
      <w:r w:rsidR="00983F81" w:rsidRPr="002301B3">
        <w:rPr>
          <w:noProof/>
          <w:sz w:val="22"/>
          <w:szCs w:val="22"/>
        </w:rPr>
        <w:t xml:space="preserve">от Заказчика </w:t>
      </w:r>
      <w:r w:rsidR="00576659" w:rsidRPr="002301B3">
        <w:rPr>
          <w:noProof/>
          <w:sz w:val="22"/>
          <w:szCs w:val="22"/>
        </w:rPr>
        <w:t>акта сверки</w:t>
      </w:r>
      <w:r w:rsidR="00983F81" w:rsidRPr="002301B3">
        <w:rPr>
          <w:noProof/>
          <w:sz w:val="22"/>
          <w:szCs w:val="22"/>
        </w:rPr>
        <w:t xml:space="preserve"> расчетов с Подрядчиком</w:t>
      </w:r>
      <w:r w:rsidR="00576659" w:rsidRPr="002301B3">
        <w:rPr>
          <w:noProof/>
          <w:sz w:val="22"/>
          <w:szCs w:val="22"/>
        </w:rPr>
        <w:t xml:space="preserve"> произвести сверку расчетов между Сторонами, оформить протокол разногласий при необходимости</w:t>
      </w:r>
      <w:r w:rsidR="00380F26">
        <w:rPr>
          <w:noProof/>
          <w:sz w:val="22"/>
          <w:szCs w:val="22"/>
        </w:rPr>
        <w:t xml:space="preserve"> (при наличии замечаний)</w:t>
      </w:r>
      <w:r w:rsidR="00576659" w:rsidRPr="002301B3">
        <w:rPr>
          <w:noProof/>
          <w:sz w:val="22"/>
          <w:szCs w:val="22"/>
        </w:rPr>
        <w:t xml:space="preserve">, и направить </w:t>
      </w:r>
      <w:r w:rsidR="00DF0B9E" w:rsidRPr="002301B3">
        <w:rPr>
          <w:noProof/>
          <w:sz w:val="22"/>
          <w:szCs w:val="22"/>
        </w:rPr>
        <w:t>1 (</w:t>
      </w:r>
      <w:r w:rsidR="00576659" w:rsidRPr="002301B3">
        <w:rPr>
          <w:noProof/>
          <w:sz w:val="22"/>
          <w:szCs w:val="22"/>
        </w:rPr>
        <w:t>один</w:t>
      </w:r>
      <w:r w:rsidR="00DF0B9E" w:rsidRPr="002301B3">
        <w:rPr>
          <w:noProof/>
          <w:sz w:val="22"/>
          <w:szCs w:val="22"/>
        </w:rPr>
        <w:t>)</w:t>
      </w:r>
      <w:r w:rsidR="00576659" w:rsidRPr="002301B3">
        <w:rPr>
          <w:noProof/>
          <w:sz w:val="22"/>
          <w:szCs w:val="22"/>
        </w:rPr>
        <w:t xml:space="preserve"> экземпляр надлежаще оформленного акта сверки в адрес Заказчика: </w:t>
      </w:r>
      <w:r w:rsidR="0093164A" w:rsidRPr="002301B3">
        <w:rPr>
          <w:noProof/>
          <w:sz w:val="22"/>
          <w:szCs w:val="22"/>
        </w:rPr>
        <w:t xml:space="preserve"> </w:t>
      </w:r>
      <w:r w:rsidR="00576659" w:rsidRPr="002301B3">
        <w:rPr>
          <w:sz w:val="22"/>
          <w:szCs w:val="22"/>
        </w:rPr>
        <w:t>ул. 2П-2, №6, Панель 12, Западный промышленны</w:t>
      </w:r>
      <w:r w:rsidR="00A006AA" w:rsidRPr="002301B3">
        <w:rPr>
          <w:sz w:val="22"/>
          <w:szCs w:val="22"/>
        </w:rPr>
        <w:t>й узел,</w:t>
      </w:r>
      <w:r w:rsidR="00576659" w:rsidRPr="002301B3">
        <w:rPr>
          <w:sz w:val="22"/>
          <w:szCs w:val="22"/>
        </w:rPr>
        <w:t xml:space="preserve"> г. Нижневартовск, Ханты-Мансийский автономный округ – </w:t>
      </w:r>
      <w:r w:rsidR="00CF44A5" w:rsidRPr="002301B3">
        <w:rPr>
          <w:sz w:val="22"/>
          <w:szCs w:val="22"/>
        </w:rPr>
        <w:t>Югра,  Тюменская область, Российская Федерация</w:t>
      </w:r>
      <w:r w:rsidR="00576659" w:rsidRPr="002301B3">
        <w:rPr>
          <w:sz w:val="22"/>
          <w:szCs w:val="22"/>
        </w:rPr>
        <w:t>.</w:t>
      </w:r>
      <w:r w:rsidR="0093164A" w:rsidRPr="002301B3">
        <w:rPr>
          <w:noProof/>
          <w:sz w:val="22"/>
          <w:szCs w:val="22"/>
        </w:rPr>
        <w:t xml:space="preserve">  </w:t>
      </w:r>
    </w:p>
    <w:p w14:paraId="27CB7FE8" w14:textId="5A43F871" w:rsidR="0093164A" w:rsidRPr="002301B3" w:rsidRDefault="00C45C49" w:rsidP="00607E99">
      <w:pPr>
        <w:tabs>
          <w:tab w:val="left" w:pos="0"/>
          <w:tab w:val="left" w:pos="567"/>
        </w:tabs>
        <w:jc w:val="both"/>
        <w:rPr>
          <w:sz w:val="22"/>
          <w:szCs w:val="22"/>
        </w:rPr>
      </w:pPr>
      <w:r w:rsidRPr="002301B3">
        <w:rPr>
          <w:noProof/>
          <w:sz w:val="22"/>
          <w:szCs w:val="22"/>
        </w:rPr>
        <w:t>3.</w:t>
      </w:r>
      <w:r w:rsidR="00380F26">
        <w:rPr>
          <w:noProof/>
          <w:sz w:val="22"/>
          <w:szCs w:val="22"/>
        </w:rPr>
        <w:t>8</w:t>
      </w:r>
      <w:r w:rsidR="00607E99" w:rsidRPr="002301B3">
        <w:rPr>
          <w:noProof/>
          <w:sz w:val="22"/>
          <w:szCs w:val="22"/>
        </w:rPr>
        <w:t>.</w:t>
      </w:r>
      <w:r w:rsidR="00607E99" w:rsidRPr="002301B3">
        <w:rPr>
          <w:noProof/>
          <w:sz w:val="22"/>
          <w:szCs w:val="22"/>
        </w:rPr>
        <w:tab/>
      </w:r>
      <w:r w:rsidR="00E61429" w:rsidRPr="002301B3">
        <w:rPr>
          <w:sz w:val="22"/>
          <w:szCs w:val="22"/>
        </w:rPr>
        <w:t>Если срок подписания Актов приходится на выходные или праздничные дни, то сроки переносятся на количест</w:t>
      </w:r>
      <w:r w:rsidR="009057B7" w:rsidRPr="002301B3">
        <w:rPr>
          <w:sz w:val="22"/>
          <w:szCs w:val="22"/>
        </w:rPr>
        <w:t>во дней отдых</w:t>
      </w:r>
      <w:r w:rsidR="00466FFC" w:rsidRPr="002301B3">
        <w:rPr>
          <w:sz w:val="22"/>
          <w:szCs w:val="22"/>
        </w:rPr>
        <w:t>а.</w:t>
      </w:r>
      <w:r w:rsidR="001250BD" w:rsidRPr="002301B3">
        <w:rPr>
          <w:noProof/>
          <w:sz w:val="22"/>
          <w:szCs w:val="22"/>
        </w:rPr>
        <w:t xml:space="preserve"> </w:t>
      </w:r>
    </w:p>
    <w:p w14:paraId="44F6A253" w14:textId="77777777" w:rsidR="00D1165B" w:rsidRPr="002301B3" w:rsidRDefault="00D1165B" w:rsidP="000F3403">
      <w:pPr>
        <w:suppressAutoHyphens/>
        <w:jc w:val="both"/>
        <w:rPr>
          <w:sz w:val="22"/>
          <w:szCs w:val="22"/>
        </w:rPr>
      </w:pPr>
    </w:p>
    <w:p w14:paraId="44BE2916" w14:textId="77777777" w:rsidR="0093164A" w:rsidRPr="002301B3" w:rsidRDefault="0093164A" w:rsidP="00D1165B">
      <w:pPr>
        <w:numPr>
          <w:ilvl w:val="0"/>
          <w:numId w:val="10"/>
        </w:numPr>
        <w:suppressAutoHyphens/>
        <w:ind w:left="0"/>
        <w:jc w:val="center"/>
        <w:rPr>
          <w:b/>
          <w:sz w:val="22"/>
          <w:szCs w:val="22"/>
        </w:rPr>
      </w:pPr>
      <w:r w:rsidRPr="002301B3">
        <w:rPr>
          <w:b/>
          <w:sz w:val="22"/>
          <w:szCs w:val="22"/>
        </w:rPr>
        <w:t>СРОК ИСПОЛНЕНИЯ ОБЯЗАТЕЛЬСТВ</w:t>
      </w:r>
    </w:p>
    <w:p w14:paraId="4E3B1027" w14:textId="131F298C" w:rsidR="00CF44A5" w:rsidRPr="00380F26" w:rsidRDefault="00CF44A5" w:rsidP="00607E99">
      <w:pPr>
        <w:tabs>
          <w:tab w:val="left" w:pos="567"/>
        </w:tabs>
        <w:suppressAutoHyphens/>
        <w:jc w:val="both"/>
        <w:rPr>
          <w:color w:val="FF0000"/>
          <w:sz w:val="22"/>
          <w:szCs w:val="22"/>
        </w:rPr>
      </w:pPr>
      <w:r w:rsidRPr="002301B3">
        <w:rPr>
          <w:noProof/>
          <w:sz w:val="22"/>
          <w:szCs w:val="22"/>
        </w:rPr>
        <w:t>4.1.</w:t>
      </w:r>
      <w:r w:rsidR="00607E99" w:rsidRPr="002301B3">
        <w:rPr>
          <w:sz w:val="22"/>
          <w:szCs w:val="22"/>
        </w:rPr>
        <w:tab/>
      </w:r>
      <w:r w:rsidR="001250BD" w:rsidRPr="002301B3">
        <w:rPr>
          <w:sz w:val="22"/>
          <w:szCs w:val="22"/>
        </w:rPr>
        <w:t xml:space="preserve">Работы по </w:t>
      </w:r>
      <w:r w:rsidRPr="002301B3">
        <w:rPr>
          <w:sz w:val="22"/>
          <w:szCs w:val="22"/>
        </w:rPr>
        <w:t xml:space="preserve">договору, </w:t>
      </w:r>
      <w:r w:rsidRPr="00513426">
        <w:rPr>
          <w:sz w:val="22"/>
          <w:szCs w:val="22"/>
        </w:rPr>
        <w:t>пре</w:t>
      </w:r>
      <w:r w:rsidR="00F06D2B" w:rsidRPr="00513426">
        <w:rPr>
          <w:sz w:val="22"/>
          <w:szCs w:val="22"/>
        </w:rPr>
        <w:t>дусмотренные п.</w:t>
      </w:r>
      <w:r w:rsidR="00BB0C3D" w:rsidRPr="00513426">
        <w:rPr>
          <w:sz w:val="22"/>
          <w:szCs w:val="22"/>
        </w:rPr>
        <w:t xml:space="preserve"> </w:t>
      </w:r>
      <w:r w:rsidR="00F06D2B" w:rsidRPr="00513426">
        <w:rPr>
          <w:sz w:val="22"/>
          <w:szCs w:val="22"/>
        </w:rPr>
        <w:t>1.1</w:t>
      </w:r>
      <w:r w:rsidR="00A11147" w:rsidRPr="00513426">
        <w:rPr>
          <w:sz w:val="22"/>
          <w:szCs w:val="22"/>
        </w:rPr>
        <w:t>. настоящего д</w:t>
      </w:r>
      <w:r w:rsidRPr="00513426">
        <w:rPr>
          <w:sz w:val="22"/>
          <w:szCs w:val="22"/>
        </w:rPr>
        <w:t>оговора</w:t>
      </w:r>
      <w:r w:rsidRPr="002301B3">
        <w:rPr>
          <w:sz w:val="22"/>
          <w:szCs w:val="22"/>
        </w:rPr>
        <w:t>, должны быть начаты и завершены в сроки, оп</w:t>
      </w:r>
      <w:r w:rsidR="00173DDC" w:rsidRPr="002301B3">
        <w:rPr>
          <w:sz w:val="22"/>
          <w:szCs w:val="22"/>
        </w:rPr>
        <w:t>ределенные в п.</w:t>
      </w:r>
      <w:r w:rsidR="00380F26">
        <w:rPr>
          <w:sz w:val="22"/>
          <w:szCs w:val="22"/>
        </w:rPr>
        <w:t xml:space="preserve"> </w:t>
      </w:r>
      <w:r w:rsidR="00173DDC" w:rsidRPr="002301B3">
        <w:rPr>
          <w:sz w:val="22"/>
          <w:szCs w:val="22"/>
        </w:rPr>
        <w:t>1.</w:t>
      </w:r>
      <w:r w:rsidR="006000A4">
        <w:rPr>
          <w:sz w:val="22"/>
          <w:szCs w:val="22"/>
        </w:rPr>
        <w:t>2</w:t>
      </w:r>
      <w:r w:rsidR="00173DDC" w:rsidRPr="002301B3">
        <w:rPr>
          <w:sz w:val="22"/>
          <w:szCs w:val="22"/>
        </w:rPr>
        <w:t xml:space="preserve">. </w:t>
      </w:r>
      <w:r w:rsidR="00173DDC" w:rsidRPr="00380F26">
        <w:rPr>
          <w:sz w:val="22"/>
          <w:szCs w:val="22"/>
        </w:rPr>
        <w:t xml:space="preserve">настоящего </w:t>
      </w:r>
      <w:r w:rsidR="00380F26" w:rsidRPr="00380F26">
        <w:rPr>
          <w:sz w:val="22"/>
          <w:szCs w:val="22"/>
        </w:rPr>
        <w:t>Д</w:t>
      </w:r>
      <w:r w:rsidRPr="00380F26">
        <w:rPr>
          <w:sz w:val="22"/>
          <w:szCs w:val="22"/>
        </w:rPr>
        <w:t>оговора</w:t>
      </w:r>
      <w:r w:rsidRPr="00380F26">
        <w:rPr>
          <w:color w:val="FF0000"/>
          <w:sz w:val="22"/>
          <w:szCs w:val="22"/>
        </w:rPr>
        <w:t>.</w:t>
      </w:r>
    </w:p>
    <w:p w14:paraId="4AE775DE" w14:textId="77777777" w:rsidR="00D94BB2" w:rsidRPr="002301B3" w:rsidRDefault="00607E99" w:rsidP="00607E99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4.2.</w:t>
      </w:r>
      <w:r w:rsidRPr="002301B3">
        <w:rPr>
          <w:sz w:val="22"/>
          <w:szCs w:val="22"/>
        </w:rPr>
        <w:tab/>
      </w:r>
      <w:r w:rsidR="00CF44A5" w:rsidRPr="002301B3">
        <w:rPr>
          <w:sz w:val="22"/>
          <w:szCs w:val="22"/>
        </w:rPr>
        <w:t>В случае если в ходе выполнения работ по объекту появилась необходимость в увеличении сроков выполнения работ, то такое увеличение сроков должно быть согласовано Сторонами договора дополнительно, в зависимости от сложности работ по восстановлению объекта. Изменение сроков выполнения работ оформляется Дополните</w:t>
      </w:r>
      <w:r w:rsidR="00F06D2B" w:rsidRPr="002301B3">
        <w:rPr>
          <w:sz w:val="22"/>
          <w:szCs w:val="22"/>
        </w:rPr>
        <w:t>льным соглашением к настоящему д</w:t>
      </w:r>
      <w:r w:rsidR="00CF44A5" w:rsidRPr="002301B3">
        <w:rPr>
          <w:sz w:val="22"/>
          <w:szCs w:val="22"/>
        </w:rPr>
        <w:t>оговору.</w:t>
      </w:r>
    </w:p>
    <w:p w14:paraId="2CA1AD5A" w14:textId="77777777" w:rsidR="00D1165B" w:rsidRPr="002301B3" w:rsidRDefault="00D1165B" w:rsidP="00850E75">
      <w:pPr>
        <w:suppressAutoHyphens/>
        <w:jc w:val="both"/>
        <w:rPr>
          <w:sz w:val="22"/>
          <w:szCs w:val="22"/>
        </w:rPr>
      </w:pPr>
    </w:p>
    <w:p w14:paraId="51841828" w14:textId="77777777" w:rsidR="005915BA" w:rsidRPr="002301B3" w:rsidRDefault="00D94BB2" w:rsidP="00C25719">
      <w:pPr>
        <w:tabs>
          <w:tab w:val="left" w:pos="9922"/>
        </w:tabs>
        <w:suppressAutoHyphens/>
        <w:jc w:val="center"/>
        <w:rPr>
          <w:b/>
          <w:sz w:val="22"/>
          <w:szCs w:val="22"/>
        </w:rPr>
      </w:pPr>
      <w:r w:rsidRPr="002301B3">
        <w:rPr>
          <w:b/>
          <w:noProof/>
          <w:sz w:val="22"/>
          <w:szCs w:val="22"/>
        </w:rPr>
        <w:t>5</w:t>
      </w:r>
      <w:r w:rsidR="0093164A" w:rsidRPr="002301B3">
        <w:rPr>
          <w:b/>
          <w:noProof/>
          <w:sz w:val="22"/>
          <w:szCs w:val="22"/>
        </w:rPr>
        <w:t>.</w:t>
      </w:r>
      <w:r w:rsidR="0093164A" w:rsidRPr="002301B3">
        <w:rPr>
          <w:b/>
          <w:sz w:val="22"/>
          <w:szCs w:val="22"/>
        </w:rPr>
        <w:t xml:space="preserve"> ОБЯЗАТЕЛЬСТВА СТОРОН</w:t>
      </w:r>
    </w:p>
    <w:p w14:paraId="539F94CA" w14:textId="77777777" w:rsidR="00490E2D" w:rsidRPr="002301B3" w:rsidRDefault="00E025B5" w:rsidP="009B0A1E">
      <w:pPr>
        <w:pStyle w:val="20"/>
        <w:tabs>
          <w:tab w:val="left" w:pos="567"/>
        </w:tabs>
        <w:suppressAutoHyphens/>
        <w:rPr>
          <w:b/>
        </w:rPr>
      </w:pPr>
      <w:r w:rsidRPr="002301B3">
        <w:rPr>
          <w:b/>
        </w:rPr>
        <w:t>5</w:t>
      </w:r>
      <w:r w:rsidR="009B0A1E" w:rsidRPr="002301B3">
        <w:rPr>
          <w:b/>
        </w:rPr>
        <w:t>.1.</w:t>
      </w:r>
      <w:r w:rsidR="009B0A1E" w:rsidRPr="002301B3">
        <w:rPr>
          <w:b/>
        </w:rPr>
        <w:tab/>
      </w:r>
      <w:r w:rsidR="00703596" w:rsidRPr="002301B3">
        <w:rPr>
          <w:b/>
        </w:rPr>
        <w:t>Для выполнения своих обязательств Подрядчик:</w:t>
      </w:r>
    </w:p>
    <w:p w14:paraId="2C1BF68E" w14:textId="6B8FFB03" w:rsidR="00683CE9" w:rsidRPr="00931794" w:rsidRDefault="00683CE9" w:rsidP="009B0A1E">
      <w:pPr>
        <w:pStyle w:val="20"/>
        <w:tabs>
          <w:tab w:val="left" w:pos="567"/>
        </w:tabs>
        <w:suppressAutoHyphens/>
      </w:pPr>
      <w:r w:rsidRPr="002301B3">
        <w:t>5.1.1.</w:t>
      </w:r>
      <w:r w:rsidR="009B0A1E" w:rsidRPr="002301B3">
        <w:tab/>
      </w:r>
      <w:r w:rsidRPr="00931794">
        <w:t>Выполняет все работы, я</w:t>
      </w:r>
      <w:r w:rsidR="00173DDC" w:rsidRPr="00931794">
        <w:t xml:space="preserve">вляющиеся предметом настоящего </w:t>
      </w:r>
      <w:r w:rsidR="00A11147" w:rsidRPr="00931794">
        <w:t>д</w:t>
      </w:r>
      <w:r w:rsidRPr="00931794">
        <w:t xml:space="preserve">оговора, в соответствии с согласованной обеими Сторонами сметной </w:t>
      </w:r>
      <w:r w:rsidRPr="00513426">
        <w:t>документацией (</w:t>
      </w:r>
      <w:r w:rsidR="00A11147" w:rsidRPr="00513426">
        <w:t xml:space="preserve">Приложения </w:t>
      </w:r>
      <w:r w:rsidR="00A13A98" w:rsidRPr="00513426">
        <w:t>№№ 1-2</w:t>
      </w:r>
      <w:r w:rsidR="00A11147" w:rsidRPr="00513426">
        <w:t xml:space="preserve"> к настоящему </w:t>
      </w:r>
      <w:r w:rsidR="00A13A98" w:rsidRPr="00513426">
        <w:t>Д</w:t>
      </w:r>
      <w:r w:rsidRPr="00513426">
        <w:t>оговору</w:t>
      </w:r>
      <w:r w:rsidRPr="00931794">
        <w:t xml:space="preserve">), </w:t>
      </w:r>
      <w:r w:rsidR="00380F26" w:rsidRPr="00931794">
        <w:t xml:space="preserve">Межгосударственными стандартами, </w:t>
      </w:r>
      <w:r w:rsidRPr="00931794">
        <w:t xml:space="preserve">Национальными стандартами </w:t>
      </w:r>
      <w:r w:rsidR="00380F26" w:rsidRPr="00931794">
        <w:t>Российской Федерации</w:t>
      </w:r>
      <w:r w:rsidRPr="00931794">
        <w:t>, свод</w:t>
      </w:r>
      <w:r w:rsidR="00380F26" w:rsidRPr="00931794">
        <w:t>ами</w:t>
      </w:r>
      <w:r w:rsidRPr="00931794">
        <w:t xml:space="preserve"> правил, </w:t>
      </w:r>
      <w:r w:rsidRPr="00931794">
        <w:lastRenderedPageBreak/>
        <w:t>действующими строительными нормами и правилами, установленными законодательством Российской Федерации и другими нормативными актами, действующими на территории Российской Федерации, а именно:</w:t>
      </w:r>
    </w:p>
    <w:p w14:paraId="5323C4B2" w14:textId="4C38C2F5" w:rsidR="00380F26" w:rsidRPr="00380F26" w:rsidRDefault="00380F26" w:rsidP="00380F26">
      <w:pPr>
        <w:jc w:val="both"/>
        <w:rPr>
          <w:sz w:val="22"/>
          <w:szCs w:val="22"/>
        </w:rPr>
      </w:pPr>
      <w:r w:rsidRPr="00380F26">
        <w:rPr>
          <w:sz w:val="22"/>
          <w:szCs w:val="22"/>
        </w:rPr>
        <w:t>- Федеральным законом от 22.07.2008 N 123-ФЗ «Технический регламент о требованиях пожарной безопасности»</w:t>
      </w:r>
      <w:r>
        <w:rPr>
          <w:sz w:val="22"/>
          <w:szCs w:val="22"/>
        </w:rPr>
        <w:t>;</w:t>
      </w:r>
    </w:p>
    <w:p w14:paraId="20DA7F9D" w14:textId="57CE55D1" w:rsidR="00380F26" w:rsidRPr="00380F26" w:rsidRDefault="00380F26" w:rsidP="00380F2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380F26">
        <w:rPr>
          <w:sz w:val="22"/>
          <w:szCs w:val="22"/>
        </w:rPr>
        <w:t>Постановлением Госстроя России от 17.09.2002 № 123 «О принятии строительных норм и правил Российской Федерации «Безопасность труда в строительстве. Часть 2. Строительное производство»</w:t>
      </w:r>
      <w:r>
        <w:rPr>
          <w:sz w:val="22"/>
          <w:szCs w:val="22"/>
        </w:rPr>
        <w:t>;</w:t>
      </w:r>
    </w:p>
    <w:p w14:paraId="795E5E2F" w14:textId="77777777" w:rsidR="00380F26" w:rsidRPr="00380F26" w:rsidRDefault="00380F26" w:rsidP="00380F26">
      <w:pPr>
        <w:jc w:val="both"/>
        <w:rPr>
          <w:sz w:val="22"/>
          <w:szCs w:val="22"/>
        </w:rPr>
      </w:pPr>
      <w:r w:rsidRPr="00380F26">
        <w:rPr>
          <w:sz w:val="22"/>
          <w:szCs w:val="22"/>
        </w:rPr>
        <w:t xml:space="preserve">- Межгосударственным стандартом ГОСТ 35093-2024 «Материалы лакокрасочные. Грунтовки антикоррозионные. Общие технические условия»; </w:t>
      </w:r>
    </w:p>
    <w:p w14:paraId="34501B19" w14:textId="77777777" w:rsidR="00380F26" w:rsidRDefault="00380F26" w:rsidP="00380F26">
      <w:pPr>
        <w:jc w:val="both"/>
        <w:rPr>
          <w:sz w:val="22"/>
          <w:szCs w:val="22"/>
        </w:rPr>
      </w:pPr>
      <w:r w:rsidRPr="00380F26">
        <w:rPr>
          <w:sz w:val="22"/>
          <w:szCs w:val="22"/>
        </w:rPr>
        <w:t xml:space="preserve">- Межгосударственным стандартом ГОСТ 27751-2014 «Надежность строительных конструкций и оснований. Основные положения»; </w:t>
      </w:r>
    </w:p>
    <w:p w14:paraId="6EDCB4E0" w14:textId="77777777" w:rsidR="00380F26" w:rsidRPr="00380F26" w:rsidRDefault="00380F26" w:rsidP="00380F26">
      <w:pPr>
        <w:jc w:val="both"/>
        <w:rPr>
          <w:sz w:val="22"/>
          <w:szCs w:val="22"/>
        </w:rPr>
      </w:pPr>
      <w:r w:rsidRPr="00380F26">
        <w:rPr>
          <w:sz w:val="22"/>
          <w:szCs w:val="22"/>
        </w:rPr>
        <w:t>- Национальным стандартом Российской Федерации. ГОСТ Р 12.3.052-2020 «Система стандартов безопасности труда. Строительство. Работы антикоррозионные. Требования безопасности»;</w:t>
      </w:r>
    </w:p>
    <w:p w14:paraId="49CB96A9" w14:textId="77777777" w:rsidR="00380F26" w:rsidRPr="00380F26" w:rsidRDefault="00380F26" w:rsidP="00380F26">
      <w:pPr>
        <w:jc w:val="both"/>
        <w:rPr>
          <w:sz w:val="22"/>
          <w:szCs w:val="22"/>
        </w:rPr>
      </w:pPr>
      <w:r w:rsidRPr="00380F26">
        <w:rPr>
          <w:sz w:val="22"/>
          <w:szCs w:val="22"/>
        </w:rPr>
        <w:t>- Национальным стандартом Российской Федерации ГОСТ Р ИСО 9001-2015 «Системы менеджмента качества. Требования»;</w:t>
      </w:r>
    </w:p>
    <w:p w14:paraId="002C68D3" w14:textId="77777777" w:rsidR="00380F26" w:rsidRPr="00380F26" w:rsidRDefault="00380F26" w:rsidP="00380F26">
      <w:pPr>
        <w:jc w:val="both"/>
        <w:rPr>
          <w:sz w:val="22"/>
          <w:szCs w:val="22"/>
        </w:rPr>
      </w:pPr>
      <w:r w:rsidRPr="00380F26">
        <w:rPr>
          <w:sz w:val="22"/>
          <w:szCs w:val="22"/>
        </w:rPr>
        <w:t>- Сводом правил СП 48.13330.2019 «Организация строительства СНиП 12-01-2004»;</w:t>
      </w:r>
    </w:p>
    <w:p w14:paraId="42BE18DB" w14:textId="77777777" w:rsidR="00380F26" w:rsidRPr="00380F26" w:rsidRDefault="00380F26" w:rsidP="00380F26">
      <w:pPr>
        <w:jc w:val="both"/>
        <w:rPr>
          <w:sz w:val="22"/>
          <w:szCs w:val="22"/>
        </w:rPr>
      </w:pPr>
      <w:r w:rsidRPr="00380F26">
        <w:rPr>
          <w:sz w:val="22"/>
          <w:szCs w:val="22"/>
        </w:rPr>
        <w:t xml:space="preserve">- Сводом правил СП 76.13330.2016 «Электротехнические устройства СНиП 3.05.06-85»; </w:t>
      </w:r>
    </w:p>
    <w:p w14:paraId="11CC57DD" w14:textId="77777777" w:rsidR="00380F26" w:rsidRPr="00380F26" w:rsidRDefault="00380F26" w:rsidP="00380F26">
      <w:pPr>
        <w:jc w:val="both"/>
        <w:rPr>
          <w:sz w:val="22"/>
          <w:szCs w:val="22"/>
        </w:rPr>
      </w:pPr>
      <w:r w:rsidRPr="00380F26">
        <w:rPr>
          <w:sz w:val="22"/>
          <w:szCs w:val="22"/>
        </w:rPr>
        <w:t>- Сводом правил СП 45.13330.2017 «Земляные сооружения, основания и фундаменты СНиП 3.02.01-87»;</w:t>
      </w:r>
    </w:p>
    <w:p w14:paraId="67537407" w14:textId="77777777" w:rsidR="00380F26" w:rsidRPr="00380F26" w:rsidRDefault="00380F26" w:rsidP="00380F26">
      <w:pPr>
        <w:jc w:val="both"/>
        <w:rPr>
          <w:sz w:val="22"/>
          <w:szCs w:val="22"/>
        </w:rPr>
      </w:pPr>
      <w:r w:rsidRPr="00380F26">
        <w:rPr>
          <w:sz w:val="22"/>
          <w:szCs w:val="22"/>
        </w:rPr>
        <w:t>- Сводом правил СП 28.13330.2017 «Защита строительных конструкций от коррозии СНИП 2.03.11-85»;</w:t>
      </w:r>
    </w:p>
    <w:p w14:paraId="079719F9" w14:textId="77777777" w:rsidR="00380F26" w:rsidRPr="00380F26" w:rsidRDefault="00380F26" w:rsidP="00380F26">
      <w:pPr>
        <w:jc w:val="both"/>
        <w:rPr>
          <w:sz w:val="22"/>
          <w:szCs w:val="22"/>
        </w:rPr>
      </w:pPr>
      <w:r w:rsidRPr="00380F26">
        <w:rPr>
          <w:sz w:val="22"/>
          <w:szCs w:val="22"/>
        </w:rPr>
        <w:t xml:space="preserve">- Сводом правил СП 16.13330.2017 «Стальные конструкции СНИП </w:t>
      </w:r>
      <w:r w:rsidRPr="00380F26">
        <w:rPr>
          <w:sz w:val="22"/>
          <w:szCs w:val="22"/>
          <w:lang w:val="en-US"/>
        </w:rPr>
        <w:t>II</w:t>
      </w:r>
      <w:r w:rsidRPr="00380F26">
        <w:rPr>
          <w:sz w:val="22"/>
          <w:szCs w:val="22"/>
        </w:rPr>
        <w:t>-23-81*»;</w:t>
      </w:r>
    </w:p>
    <w:p w14:paraId="4ACC0860" w14:textId="55503B47" w:rsidR="00380F26" w:rsidRPr="00380F26" w:rsidRDefault="00380F26" w:rsidP="00380F26">
      <w:pPr>
        <w:jc w:val="both"/>
        <w:rPr>
          <w:sz w:val="22"/>
          <w:szCs w:val="22"/>
        </w:rPr>
      </w:pPr>
      <w:r w:rsidRPr="00380F26">
        <w:rPr>
          <w:sz w:val="22"/>
          <w:szCs w:val="22"/>
        </w:rPr>
        <w:t>- Приказом Минэнерго России от 04.10.2022 № 1070 (ред. от 09.12.2024) «Об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</w:t>
      </w:r>
      <w:r>
        <w:rPr>
          <w:sz w:val="22"/>
          <w:szCs w:val="22"/>
        </w:rPr>
        <w:t>.09.</w:t>
      </w:r>
      <w:r w:rsidRPr="00380F26">
        <w:rPr>
          <w:sz w:val="22"/>
          <w:szCs w:val="22"/>
        </w:rPr>
        <w:t>2018 № 757, от 12</w:t>
      </w:r>
      <w:r>
        <w:rPr>
          <w:sz w:val="22"/>
          <w:szCs w:val="22"/>
        </w:rPr>
        <w:t>.07.</w:t>
      </w:r>
      <w:r w:rsidRPr="00380F26">
        <w:rPr>
          <w:sz w:val="22"/>
          <w:szCs w:val="22"/>
        </w:rPr>
        <w:t>2018 № 548»;</w:t>
      </w:r>
    </w:p>
    <w:p w14:paraId="106A1715" w14:textId="77777777" w:rsidR="00380F26" w:rsidRPr="00380F26" w:rsidRDefault="00380F26" w:rsidP="00380F26">
      <w:pPr>
        <w:jc w:val="both"/>
        <w:rPr>
          <w:sz w:val="22"/>
          <w:szCs w:val="22"/>
        </w:rPr>
      </w:pPr>
      <w:r w:rsidRPr="00380F26">
        <w:rPr>
          <w:sz w:val="22"/>
          <w:szCs w:val="22"/>
        </w:rPr>
        <w:t>- Приказом Минтруда России от 11.12.2020 № 883н (ред. от 29.04.2025) «Об утверждении Правил по охране труда при строительстве, реконструкции и ремонте»;</w:t>
      </w:r>
    </w:p>
    <w:p w14:paraId="27C03375" w14:textId="77777777" w:rsidR="00380F26" w:rsidRPr="00380F26" w:rsidRDefault="00380F26" w:rsidP="00380F26">
      <w:pPr>
        <w:jc w:val="both"/>
        <w:rPr>
          <w:sz w:val="22"/>
          <w:szCs w:val="22"/>
        </w:rPr>
      </w:pPr>
      <w:r w:rsidRPr="00380F26">
        <w:rPr>
          <w:sz w:val="22"/>
          <w:szCs w:val="22"/>
        </w:rPr>
        <w:t>- Правилами устройств электроустановок 7 издание;</w:t>
      </w:r>
    </w:p>
    <w:p w14:paraId="1382E646" w14:textId="77777777" w:rsidR="00380F26" w:rsidRPr="00380F26" w:rsidRDefault="00380F26" w:rsidP="00380F26">
      <w:pPr>
        <w:jc w:val="both"/>
        <w:rPr>
          <w:sz w:val="22"/>
          <w:szCs w:val="22"/>
        </w:rPr>
      </w:pPr>
      <w:r w:rsidRPr="00380F26">
        <w:rPr>
          <w:sz w:val="22"/>
          <w:szCs w:val="22"/>
        </w:rPr>
        <w:t>-  Приказом Минтруда России от 15.12.2020 № 903н (ред. от 29.04.2022) «Об утверждении Правил по охране труда при эксплуатации электроустановок»;</w:t>
      </w:r>
    </w:p>
    <w:p w14:paraId="7544C573" w14:textId="77777777" w:rsidR="00380F26" w:rsidRPr="00380F26" w:rsidRDefault="00380F26" w:rsidP="00380F26">
      <w:pPr>
        <w:jc w:val="both"/>
        <w:rPr>
          <w:sz w:val="22"/>
          <w:szCs w:val="22"/>
        </w:rPr>
      </w:pPr>
      <w:r w:rsidRPr="00380F26">
        <w:rPr>
          <w:sz w:val="22"/>
          <w:szCs w:val="22"/>
        </w:rPr>
        <w:t>- Приказом Минтруда России от 16.11.2020 № 782н (ред. от 29.04.2025) «Об утверждении Правил по охране труда при работе на высоте»;</w:t>
      </w:r>
    </w:p>
    <w:p w14:paraId="182D7164" w14:textId="18BF4E6E" w:rsidR="00380F26" w:rsidRDefault="009B0A1E" w:rsidP="001B44F7">
      <w:pPr>
        <w:pStyle w:val="20"/>
        <w:tabs>
          <w:tab w:val="left" w:pos="567"/>
        </w:tabs>
        <w:suppressAutoHyphens/>
      </w:pPr>
      <w:r w:rsidRPr="00380F26">
        <w:t>5.1.2.</w:t>
      </w:r>
      <w:r w:rsidRPr="00380F26">
        <w:tab/>
      </w:r>
      <w:r w:rsidR="001B44F7" w:rsidRPr="00380F26">
        <w:t>Перед началом</w:t>
      </w:r>
      <w:r w:rsidR="001B44F7" w:rsidRPr="002301B3">
        <w:t xml:space="preserve"> работ Подрядчик обеспечивает прохождение своими работниками вводных инструктажей по охране труда и пожарной безопасности</w:t>
      </w:r>
      <w:r w:rsidR="00380F26">
        <w:t xml:space="preserve"> </w:t>
      </w:r>
      <w:r w:rsidR="00380F26" w:rsidRPr="00380F26">
        <w:t>в отделе охраны труда и промышленной безопасности Заказчика, первичных инструктажей на рабочем месте по охране труда и пожарной безопасности по месту производства работ на действующих объектах Заказчика, и обязательное оформление наряда-допуска для производства работ в охранной зоне ВЛ.</w:t>
      </w:r>
    </w:p>
    <w:p w14:paraId="495D323D" w14:textId="77777777" w:rsidR="001B44F7" w:rsidRPr="002301B3" w:rsidRDefault="001B44F7" w:rsidP="001B44F7">
      <w:pPr>
        <w:pStyle w:val="20"/>
        <w:tabs>
          <w:tab w:val="left" w:pos="567"/>
        </w:tabs>
        <w:suppressAutoHyphens/>
      </w:pPr>
      <w:r w:rsidRPr="002301B3">
        <w:t>Подрядчик к производству работ без оформленного наряда допуска не допускается.</w:t>
      </w:r>
    </w:p>
    <w:p w14:paraId="175D2BAC" w14:textId="77777777" w:rsidR="001B44F7" w:rsidRPr="002301B3" w:rsidRDefault="001B44F7" w:rsidP="001B44F7">
      <w:pPr>
        <w:pStyle w:val="20"/>
        <w:tabs>
          <w:tab w:val="left" w:pos="567"/>
        </w:tabs>
        <w:suppressAutoHyphens/>
      </w:pPr>
      <w:r w:rsidRPr="002301B3">
        <w:t>Проведение инструктажей осуществляется на основании письма со списком работников Подрядчика. Без проведения инструктажей работники Подрядчика не допускаются к выполнению работ.</w:t>
      </w:r>
    </w:p>
    <w:p w14:paraId="58603103" w14:textId="77777777" w:rsidR="000A5421" w:rsidRDefault="00DE6869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5.1.3.</w:t>
      </w:r>
      <w:r w:rsidR="009B0A1E" w:rsidRPr="002301B3">
        <w:rPr>
          <w:sz w:val="22"/>
          <w:szCs w:val="22"/>
        </w:rPr>
        <w:tab/>
      </w:r>
      <w:r w:rsidR="00E31E63" w:rsidRPr="000A5421">
        <w:rPr>
          <w:sz w:val="22"/>
          <w:szCs w:val="22"/>
        </w:rPr>
        <w:t>Своими силами и средствами обеспечивает получение всех необходимых профессиональных допусков, разрешений и лицензий на право</w:t>
      </w:r>
      <w:r w:rsidR="00E31E63" w:rsidRPr="00372DCF">
        <w:rPr>
          <w:color w:val="EE0000"/>
          <w:sz w:val="22"/>
          <w:szCs w:val="22"/>
        </w:rPr>
        <w:t xml:space="preserve"> </w:t>
      </w:r>
      <w:r w:rsidR="00372DCF" w:rsidRPr="00372DCF">
        <w:rPr>
          <w:sz w:val="22"/>
          <w:szCs w:val="22"/>
        </w:rPr>
        <w:t>производства работ</w:t>
      </w:r>
      <w:r w:rsidR="000A5421">
        <w:rPr>
          <w:sz w:val="22"/>
          <w:szCs w:val="22"/>
        </w:rPr>
        <w:t>.</w:t>
      </w:r>
    </w:p>
    <w:p w14:paraId="1736F6DC" w14:textId="4BFBEDAB" w:rsidR="00372DCF" w:rsidRDefault="000A5421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Также осуществляет оформление разрешений на право </w:t>
      </w:r>
      <w:r w:rsidRPr="00372DCF">
        <w:rPr>
          <w:sz w:val="22"/>
          <w:szCs w:val="22"/>
        </w:rPr>
        <w:t>производства работ</w:t>
      </w:r>
      <w:r w:rsidR="00372DCF" w:rsidRPr="00372DCF">
        <w:rPr>
          <w:sz w:val="22"/>
          <w:szCs w:val="22"/>
        </w:rPr>
        <w:t xml:space="preserve"> в охранной зоне действующих коммуникаций (со схемой с указанием в ней пересекаемых коммуникаций), акта-допуска на территорию проведения работ, наряда-допуска на проведение огневых и земляных работ, пропуска на проезд спецтехники и работников организации Подрядчика на объект.</w:t>
      </w:r>
    </w:p>
    <w:p w14:paraId="2BDA5DB0" w14:textId="77777777" w:rsidR="00703596" w:rsidRPr="002301B3" w:rsidRDefault="00E025B5" w:rsidP="009B0A1E">
      <w:pPr>
        <w:pStyle w:val="20"/>
        <w:tabs>
          <w:tab w:val="left" w:pos="567"/>
        </w:tabs>
        <w:suppressAutoHyphens/>
      </w:pPr>
      <w:r w:rsidRPr="002301B3">
        <w:t>5</w:t>
      </w:r>
      <w:r w:rsidR="00703596" w:rsidRPr="002301B3">
        <w:t>.1.</w:t>
      </w:r>
      <w:r w:rsidR="00DE6869" w:rsidRPr="002301B3">
        <w:t>4</w:t>
      </w:r>
      <w:r w:rsidR="009B0A1E" w:rsidRPr="002301B3">
        <w:t>.</w:t>
      </w:r>
      <w:r w:rsidR="009B0A1E" w:rsidRPr="002301B3">
        <w:tab/>
      </w:r>
      <w:r w:rsidR="00703596" w:rsidRPr="002301B3">
        <w:t xml:space="preserve">В течение </w:t>
      </w:r>
      <w:r w:rsidRPr="002301B3">
        <w:t>5</w:t>
      </w:r>
      <w:r w:rsidR="00504D75" w:rsidRPr="002301B3">
        <w:t xml:space="preserve"> (пяти)</w:t>
      </w:r>
      <w:r w:rsidR="00703596" w:rsidRPr="002301B3">
        <w:t xml:space="preserve"> </w:t>
      </w:r>
      <w:r w:rsidR="00FE7C54" w:rsidRPr="002301B3">
        <w:t xml:space="preserve">рабочих </w:t>
      </w:r>
      <w:r w:rsidR="00703596" w:rsidRPr="002301B3">
        <w:t xml:space="preserve">дней со дня получения </w:t>
      </w:r>
      <w:r w:rsidR="00466FFC" w:rsidRPr="002301B3">
        <w:t>сметной документации</w:t>
      </w:r>
      <w:r w:rsidR="001C00AF" w:rsidRPr="002301B3">
        <w:t xml:space="preserve"> </w:t>
      </w:r>
      <w:r w:rsidR="00CA71E9" w:rsidRPr="002301B3">
        <w:t>от Заказчика, рассматривает</w:t>
      </w:r>
      <w:r w:rsidR="00703596" w:rsidRPr="002301B3">
        <w:t xml:space="preserve"> её и представ</w:t>
      </w:r>
      <w:r w:rsidR="00CA71E9" w:rsidRPr="002301B3">
        <w:t>ляет</w:t>
      </w:r>
      <w:r w:rsidR="00703596" w:rsidRPr="002301B3">
        <w:t xml:space="preserve"> свои замечания.</w:t>
      </w:r>
    </w:p>
    <w:p w14:paraId="7348EF84" w14:textId="114C52E6" w:rsidR="00983F81" w:rsidRPr="002301B3" w:rsidRDefault="001250BD" w:rsidP="009B0A1E">
      <w:pPr>
        <w:pStyle w:val="20"/>
        <w:tabs>
          <w:tab w:val="left" w:pos="426"/>
          <w:tab w:val="left" w:pos="567"/>
        </w:tabs>
        <w:suppressAutoHyphens/>
      </w:pPr>
      <w:r w:rsidRPr="002301B3">
        <w:tab/>
      </w:r>
      <w:r w:rsidR="00983F81" w:rsidRPr="002301B3">
        <w:t xml:space="preserve">Противоречия, ошибки, пропуски или расхождения, выявленные в </w:t>
      </w:r>
      <w:r w:rsidR="00822AB4" w:rsidRPr="002301B3">
        <w:t>сметной документации</w:t>
      </w:r>
      <w:r w:rsidR="001C00AF" w:rsidRPr="002301B3">
        <w:t>,</w:t>
      </w:r>
      <w:r w:rsidR="00983F81" w:rsidRPr="002301B3">
        <w:t xml:space="preserve"> не должны использоваться в ущерб качеству работ, и не могут служить в дальнейшем оправданием низкого качества работ и не выполнения сроков производства работ.</w:t>
      </w:r>
    </w:p>
    <w:p w14:paraId="50199F33" w14:textId="77777777" w:rsidR="00FE7C54" w:rsidRPr="00513426" w:rsidRDefault="00E025B5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</w:t>
      </w:r>
      <w:r w:rsidR="00504D75" w:rsidRPr="00D6296E">
        <w:rPr>
          <w:color w:val="FF0000"/>
          <w:sz w:val="22"/>
          <w:szCs w:val="22"/>
        </w:rPr>
        <w:t>.</w:t>
      </w:r>
      <w:r w:rsidR="00504D75" w:rsidRPr="001525DA">
        <w:rPr>
          <w:color w:val="0D0D0D" w:themeColor="text1" w:themeTint="F2"/>
          <w:sz w:val="22"/>
          <w:szCs w:val="22"/>
        </w:rPr>
        <w:t>1.</w:t>
      </w:r>
      <w:r w:rsidR="00DE6869" w:rsidRPr="001525DA">
        <w:rPr>
          <w:color w:val="0D0D0D" w:themeColor="text1" w:themeTint="F2"/>
          <w:sz w:val="22"/>
          <w:szCs w:val="22"/>
        </w:rPr>
        <w:t>5</w:t>
      </w:r>
      <w:r w:rsidR="009B0A1E" w:rsidRPr="001525DA">
        <w:rPr>
          <w:color w:val="0D0D0D" w:themeColor="text1" w:themeTint="F2"/>
          <w:sz w:val="22"/>
          <w:szCs w:val="22"/>
        </w:rPr>
        <w:t>.</w:t>
      </w:r>
      <w:r w:rsidR="009B0A1E" w:rsidRPr="001525DA">
        <w:rPr>
          <w:color w:val="0D0D0D" w:themeColor="text1" w:themeTint="F2"/>
          <w:sz w:val="22"/>
          <w:szCs w:val="22"/>
        </w:rPr>
        <w:tab/>
      </w:r>
      <w:r w:rsidR="00504D75" w:rsidRPr="001525DA">
        <w:rPr>
          <w:color w:val="0D0D0D" w:themeColor="text1" w:themeTint="F2"/>
          <w:sz w:val="22"/>
          <w:szCs w:val="22"/>
        </w:rPr>
        <w:t>В течение 5</w:t>
      </w:r>
      <w:r w:rsidR="001250BD" w:rsidRPr="001525DA">
        <w:rPr>
          <w:color w:val="0D0D0D" w:themeColor="text1" w:themeTint="F2"/>
          <w:sz w:val="22"/>
          <w:szCs w:val="22"/>
        </w:rPr>
        <w:t xml:space="preserve"> </w:t>
      </w:r>
      <w:r w:rsidR="00504D75" w:rsidRPr="001525DA">
        <w:rPr>
          <w:color w:val="0D0D0D" w:themeColor="text1" w:themeTint="F2"/>
          <w:sz w:val="22"/>
          <w:szCs w:val="22"/>
        </w:rPr>
        <w:t>(пя</w:t>
      </w:r>
      <w:r w:rsidR="00703596" w:rsidRPr="001525DA">
        <w:rPr>
          <w:color w:val="0D0D0D" w:themeColor="text1" w:themeTint="F2"/>
          <w:sz w:val="22"/>
          <w:szCs w:val="22"/>
        </w:rPr>
        <w:t>ти</w:t>
      </w:r>
      <w:r w:rsidR="00504D75" w:rsidRPr="001525DA">
        <w:rPr>
          <w:color w:val="0D0D0D" w:themeColor="text1" w:themeTint="F2"/>
          <w:sz w:val="22"/>
          <w:szCs w:val="22"/>
        </w:rPr>
        <w:t>)</w:t>
      </w:r>
      <w:r w:rsidR="00FE7C54" w:rsidRPr="001525DA">
        <w:rPr>
          <w:color w:val="0D0D0D" w:themeColor="text1" w:themeTint="F2"/>
          <w:sz w:val="22"/>
          <w:szCs w:val="22"/>
        </w:rPr>
        <w:t xml:space="preserve"> рабочих дней, следующих за датой вступления договора в силу, назначает ответственных представителей для координации и согласования с Заказчиком хода выполнения работ, о чем направляет </w:t>
      </w:r>
      <w:r w:rsidR="00FE7C54" w:rsidRPr="00513426">
        <w:rPr>
          <w:sz w:val="22"/>
          <w:szCs w:val="22"/>
        </w:rPr>
        <w:t>Заказчику официальное уведомление. В уведомлении должна содержаться следующая информация о представителях Подрядчика: фамилия</w:t>
      </w:r>
      <w:r w:rsidR="001D6B59" w:rsidRPr="00513426">
        <w:rPr>
          <w:sz w:val="22"/>
          <w:szCs w:val="22"/>
        </w:rPr>
        <w:t>,</w:t>
      </w:r>
      <w:r w:rsidR="00FE7C54" w:rsidRPr="00513426">
        <w:rPr>
          <w:sz w:val="22"/>
          <w:szCs w:val="22"/>
        </w:rPr>
        <w:t xml:space="preserve"> имя</w:t>
      </w:r>
      <w:r w:rsidR="001D6B59" w:rsidRPr="00513426">
        <w:rPr>
          <w:sz w:val="22"/>
          <w:szCs w:val="22"/>
        </w:rPr>
        <w:t>,</w:t>
      </w:r>
      <w:r w:rsidR="00FE7C54" w:rsidRPr="00513426">
        <w:rPr>
          <w:sz w:val="22"/>
          <w:szCs w:val="22"/>
        </w:rPr>
        <w:t xml:space="preserve"> отчество, должность, срок полномочий, номер и дата распорядительного документа о назначении представителя Подрядчика.</w:t>
      </w:r>
    </w:p>
    <w:p w14:paraId="01FD584C" w14:textId="0221BDE6" w:rsidR="001B44F7" w:rsidRPr="001525DA" w:rsidRDefault="009B0A1E" w:rsidP="001B44F7">
      <w:pPr>
        <w:suppressAutoHyphens/>
        <w:jc w:val="both"/>
        <w:rPr>
          <w:color w:val="0D0D0D" w:themeColor="text1" w:themeTint="F2"/>
          <w:sz w:val="22"/>
          <w:szCs w:val="22"/>
        </w:rPr>
      </w:pPr>
      <w:r w:rsidRPr="00513426">
        <w:rPr>
          <w:sz w:val="22"/>
          <w:szCs w:val="22"/>
        </w:rPr>
        <w:t>5.1.6.</w:t>
      </w:r>
      <w:r w:rsidR="003D1675" w:rsidRPr="00513426">
        <w:rPr>
          <w:sz w:val="22"/>
          <w:szCs w:val="22"/>
        </w:rPr>
        <w:t xml:space="preserve"> </w:t>
      </w:r>
      <w:r w:rsidR="001B44F7" w:rsidRPr="00513426">
        <w:rPr>
          <w:sz w:val="22"/>
          <w:szCs w:val="22"/>
        </w:rPr>
        <w:t>При необходимости, в счет договорной стоимости приобретает и обеспечивает объект материалами, используемыми для выполнения работ, предварительно согласовав их с Заказчиком. Данные материалы и инвентарь должны соответствовать государственным стандартам</w:t>
      </w:r>
      <w:r w:rsidR="001B44F7" w:rsidRPr="001525DA">
        <w:rPr>
          <w:color w:val="0D0D0D" w:themeColor="text1" w:themeTint="F2"/>
          <w:sz w:val="22"/>
          <w:szCs w:val="22"/>
        </w:rPr>
        <w:t>, удостоверяющим их качество и другим техническим условиям, действующим в Российской Федерации.</w:t>
      </w:r>
    </w:p>
    <w:p w14:paraId="7BC159BC" w14:textId="2E527AFD" w:rsidR="00D6296E" w:rsidRDefault="00370C6F" w:rsidP="00D6296E">
      <w:pPr>
        <w:tabs>
          <w:tab w:val="left" w:pos="567"/>
        </w:tabs>
        <w:suppressAutoHyphens/>
        <w:ind w:firstLine="426"/>
        <w:jc w:val="both"/>
        <w:rPr>
          <w:sz w:val="22"/>
          <w:szCs w:val="22"/>
        </w:rPr>
      </w:pPr>
      <w:r w:rsidRPr="002301B3">
        <w:rPr>
          <w:sz w:val="22"/>
          <w:szCs w:val="22"/>
        </w:rPr>
        <w:lastRenderedPageBreak/>
        <w:t>При выполнении работ по настоящему договору должны применяться новые, ранее не использованные материалы, сертифицированные в Российской Федерации и соответствующие санитарным правилам и противопожарным нормам.</w:t>
      </w:r>
    </w:p>
    <w:p w14:paraId="4D29D036" w14:textId="39AF69C0" w:rsidR="008B7750" w:rsidRDefault="00D6296E" w:rsidP="00884A7A">
      <w:pPr>
        <w:tabs>
          <w:tab w:val="left" w:pos="567"/>
        </w:tabs>
        <w:suppressAutoHyphens/>
        <w:ind w:firstLine="426"/>
        <w:jc w:val="both"/>
        <w:rPr>
          <w:sz w:val="22"/>
          <w:szCs w:val="22"/>
        </w:rPr>
      </w:pPr>
      <w:r w:rsidRPr="00D6296E">
        <w:rPr>
          <w:sz w:val="22"/>
          <w:szCs w:val="22"/>
        </w:rPr>
        <w:t>Все материалы, используемые при выполнении работ, должны иметь соответствующие сертификаты, технические паспорта</w:t>
      </w:r>
      <w:r>
        <w:rPr>
          <w:sz w:val="22"/>
          <w:szCs w:val="22"/>
        </w:rPr>
        <w:t xml:space="preserve"> </w:t>
      </w:r>
      <w:r w:rsidRPr="00D6296E">
        <w:rPr>
          <w:sz w:val="22"/>
          <w:szCs w:val="22"/>
        </w:rPr>
        <w:t>и другие документы, удостоверяющие их качество</w:t>
      </w:r>
      <w:r w:rsidRPr="002301B3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D6296E">
        <w:rPr>
          <w:sz w:val="22"/>
          <w:szCs w:val="22"/>
        </w:rPr>
        <w:t>Оригиналы или копии этих документов</w:t>
      </w:r>
      <w:r w:rsidR="00884A7A">
        <w:rPr>
          <w:sz w:val="22"/>
          <w:szCs w:val="22"/>
        </w:rPr>
        <w:t>,</w:t>
      </w:r>
      <w:r w:rsidRPr="00D6296E">
        <w:rPr>
          <w:sz w:val="22"/>
          <w:szCs w:val="22"/>
        </w:rPr>
        <w:t xml:space="preserve"> </w:t>
      </w:r>
      <w:r w:rsidR="00884A7A" w:rsidRPr="00884A7A">
        <w:rPr>
          <w:sz w:val="22"/>
          <w:szCs w:val="22"/>
        </w:rPr>
        <w:t>а также копии счета-фактуры/товарной накладной/УПД на материалы должны быть предоставлены Заказчику</w:t>
      </w:r>
      <w:r w:rsidR="008B7750">
        <w:rPr>
          <w:sz w:val="22"/>
          <w:szCs w:val="22"/>
        </w:rPr>
        <w:t>.</w:t>
      </w:r>
    </w:p>
    <w:p w14:paraId="486D2ACB" w14:textId="6B8F9BCA" w:rsidR="00884A7A" w:rsidRDefault="00D6296E" w:rsidP="00884A7A">
      <w:pPr>
        <w:tabs>
          <w:tab w:val="left" w:pos="567"/>
        </w:tabs>
        <w:suppressAutoHyphens/>
        <w:ind w:firstLine="426"/>
        <w:jc w:val="both"/>
        <w:rPr>
          <w:sz w:val="22"/>
          <w:szCs w:val="22"/>
        </w:rPr>
      </w:pPr>
      <w:r w:rsidRPr="00D6296E">
        <w:rPr>
          <w:sz w:val="22"/>
          <w:szCs w:val="22"/>
        </w:rPr>
        <w:t>При выполнении работ должны применяться качественные материалы</w:t>
      </w:r>
      <w:r w:rsidR="0030314F" w:rsidRPr="0030314F">
        <w:rPr>
          <w:sz w:val="22"/>
          <w:szCs w:val="22"/>
        </w:rPr>
        <w:t xml:space="preserve"> </w:t>
      </w:r>
      <w:r w:rsidR="0030314F">
        <w:rPr>
          <w:sz w:val="22"/>
          <w:szCs w:val="22"/>
        </w:rPr>
        <w:t>и оборудования</w:t>
      </w:r>
      <w:r w:rsidRPr="00D6296E">
        <w:rPr>
          <w:sz w:val="22"/>
          <w:szCs w:val="22"/>
        </w:rPr>
        <w:t>, сертифицированные в РФ и соответствующие санитарным правилам и противопожарным нормам.</w:t>
      </w:r>
    </w:p>
    <w:p w14:paraId="6AD31AF4" w14:textId="1F0F84BD" w:rsidR="00822AB4" w:rsidRPr="002301B3" w:rsidRDefault="00822AB4" w:rsidP="00884A7A">
      <w:pPr>
        <w:tabs>
          <w:tab w:val="left" w:pos="567"/>
        </w:tabs>
        <w:suppressAutoHyphens/>
        <w:ind w:firstLine="426"/>
        <w:jc w:val="both"/>
        <w:rPr>
          <w:sz w:val="22"/>
          <w:szCs w:val="22"/>
        </w:rPr>
      </w:pPr>
      <w:r w:rsidRPr="002301B3">
        <w:rPr>
          <w:sz w:val="22"/>
          <w:szCs w:val="22"/>
        </w:rPr>
        <w:t xml:space="preserve">Риск случайной гибели или случайного повреждения материалов, а также обязанности по обеспечению сохранности и целостности материалов до </w:t>
      </w:r>
      <w:r w:rsidR="005930C5" w:rsidRPr="002301B3">
        <w:rPr>
          <w:sz w:val="22"/>
          <w:szCs w:val="22"/>
        </w:rPr>
        <w:t>утверждения Акта выполненных работ приемочной комиссией</w:t>
      </w:r>
      <w:r w:rsidRPr="002301B3">
        <w:rPr>
          <w:sz w:val="22"/>
          <w:szCs w:val="22"/>
        </w:rPr>
        <w:t xml:space="preserve"> возлагается на Подрядчика.</w:t>
      </w:r>
    </w:p>
    <w:p w14:paraId="738C17BC" w14:textId="05BBEF7C" w:rsidR="00513AA3" w:rsidRPr="002301B3" w:rsidRDefault="00513AA3" w:rsidP="008B7750">
      <w:pPr>
        <w:tabs>
          <w:tab w:val="left" w:pos="426"/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5.1.7.</w:t>
      </w:r>
      <w:r w:rsidR="009B0A1E" w:rsidRPr="002301B3">
        <w:rPr>
          <w:sz w:val="22"/>
          <w:szCs w:val="22"/>
        </w:rPr>
        <w:tab/>
      </w:r>
      <w:r w:rsidRPr="002301B3">
        <w:rPr>
          <w:sz w:val="22"/>
          <w:szCs w:val="22"/>
        </w:rPr>
        <w:t>Подрядчик гарантирует исполь</w:t>
      </w:r>
      <w:r w:rsidR="00A11147" w:rsidRPr="002301B3">
        <w:rPr>
          <w:sz w:val="22"/>
          <w:szCs w:val="22"/>
        </w:rPr>
        <w:t>зовать при выполнении работ по д</w:t>
      </w:r>
      <w:r w:rsidRPr="002301B3">
        <w:rPr>
          <w:sz w:val="22"/>
          <w:szCs w:val="22"/>
        </w:rPr>
        <w:t xml:space="preserve">оговору все необходимые для этого строительные машины, механизмы и автотранспорт, специальные инструменты и приспособления, а именно: </w:t>
      </w:r>
    </w:p>
    <w:p w14:paraId="607786D3" w14:textId="77777777" w:rsidR="00513AA3" w:rsidRPr="002301B3" w:rsidRDefault="00513AA3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 xml:space="preserve">– ГТТ, </w:t>
      </w:r>
    </w:p>
    <w:p w14:paraId="647C2C7C" w14:textId="77777777" w:rsidR="00513AA3" w:rsidRPr="002301B3" w:rsidRDefault="00513AA3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– бульдозер,</w:t>
      </w:r>
    </w:p>
    <w:p w14:paraId="0AC3771A" w14:textId="77777777" w:rsidR="00513AA3" w:rsidRPr="002301B3" w:rsidRDefault="00513AA3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 xml:space="preserve">– автокран, </w:t>
      </w:r>
    </w:p>
    <w:p w14:paraId="07BCE30F" w14:textId="77777777" w:rsidR="00513AA3" w:rsidRPr="002301B3" w:rsidRDefault="00513AA3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 xml:space="preserve">– трал, </w:t>
      </w:r>
    </w:p>
    <w:p w14:paraId="745F7C48" w14:textId="77777777" w:rsidR="00513AA3" w:rsidRPr="002301B3" w:rsidRDefault="00513AA3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 xml:space="preserve">– сварочный аппарат, </w:t>
      </w:r>
    </w:p>
    <w:p w14:paraId="046B8EB1" w14:textId="148D2817" w:rsidR="0030314F" w:rsidRDefault="00513AA3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 xml:space="preserve">– </w:t>
      </w:r>
      <w:proofErr w:type="spellStart"/>
      <w:r w:rsidR="0030314F" w:rsidRPr="0030314F">
        <w:rPr>
          <w:sz w:val="22"/>
          <w:szCs w:val="22"/>
        </w:rPr>
        <w:t>сваебой</w:t>
      </w:r>
      <w:proofErr w:type="spellEnd"/>
      <w:r w:rsidR="0030314F" w:rsidRPr="0030314F">
        <w:rPr>
          <w:sz w:val="22"/>
          <w:szCs w:val="22"/>
        </w:rPr>
        <w:t xml:space="preserve"> или бурильная установка,</w:t>
      </w:r>
    </w:p>
    <w:p w14:paraId="392E16C7" w14:textId="07BBB769" w:rsidR="00021693" w:rsidRDefault="00513AA3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– прочие строительные инструменты и приспособления</w:t>
      </w:r>
      <w:r w:rsidR="0030314F">
        <w:rPr>
          <w:sz w:val="22"/>
          <w:szCs w:val="22"/>
        </w:rPr>
        <w:t>,</w:t>
      </w:r>
    </w:p>
    <w:p w14:paraId="5F53BD37" w14:textId="201FD34A" w:rsidR="0030314F" w:rsidRDefault="0030314F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30314F">
        <w:rPr>
          <w:sz w:val="22"/>
          <w:szCs w:val="22"/>
        </w:rPr>
        <w:t>– а также вахтовый транспорт (для доставки рабочего персонала на объект).</w:t>
      </w:r>
    </w:p>
    <w:p w14:paraId="7A97BE35" w14:textId="6A406B9C" w:rsidR="00143531" w:rsidRDefault="00143531" w:rsidP="00143531">
      <w:pPr>
        <w:tabs>
          <w:tab w:val="left" w:pos="567"/>
        </w:tabs>
        <w:suppressAutoHyphens/>
        <w:ind w:firstLine="284"/>
        <w:jc w:val="both"/>
        <w:rPr>
          <w:sz w:val="22"/>
          <w:szCs w:val="22"/>
        </w:rPr>
      </w:pPr>
      <w:r w:rsidRPr="00143531">
        <w:rPr>
          <w:sz w:val="22"/>
          <w:szCs w:val="22"/>
        </w:rPr>
        <w:t>При отсутствии у Подрядчика вышеуказанных машин, механизмов, специальных инструментов и приспособлений допускается использовать другие машины, механизмы, специальные инструменты и приспособления с аналогичными функциональными и техническими характеристиками.  (Справка с указанием перечня за подписью руководителя, с предоставлением копий подтверждающих право аренды или собственности документов на строительные машины и автотранспорт (свидетельство о регистрации/паспорт транспортного средства или договор аренды, или документы, подтверждающие право пользования, владения, распоряжения имуществом на ином законном основании).</w:t>
      </w:r>
    </w:p>
    <w:p w14:paraId="170F9F15" w14:textId="249D0E74" w:rsidR="00143531" w:rsidRDefault="0058360A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5.1.8.</w:t>
      </w:r>
      <w:r w:rsidRPr="002301B3">
        <w:rPr>
          <w:sz w:val="22"/>
          <w:szCs w:val="22"/>
        </w:rPr>
        <w:tab/>
      </w:r>
      <w:r w:rsidR="00127A55" w:rsidRPr="002301B3">
        <w:rPr>
          <w:sz w:val="22"/>
          <w:szCs w:val="22"/>
        </w:rPr>
        <w:t>По письменному запросу Заказчика предоставляет дополнительные данные о ходе работ, в том числе наличие на объекте технических и людских ресурсов, наличие материально-технических ресурсов и других данных, имеющих отношение к выполняемым Подрядчиком работам.</w:t>
      </w:r>
    </w:p>
    <w:p w14:paraId="742C3FA7" w14:textId="77777777" w:rsidR="00127A55" w:rsidRDefault="00822AB4" w:rsidP="00127A55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5.1.</w:t>
      </w:r>
      <w:r w:rsidR="0058360A">
        <w:rPr>
          <w:sz w:val="22"/>
          <w:szCs w:val="22"/>
        </w:rPr>
        <w:t>9</w:t>
      </w:r>
      <w:r w:rsidR="009B0A1E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="00127A55" w:rsidRPr="00C7321F">
        <w:rPr>
          <w:sz w:val="22"/>
          <w:szCs w:val="22"/>
        </w:rPr>
        <w:t>После выполнения работ освобождает строительную площадку от охранных сооружений, строительно-монтажной техники и транспортных средств, принадлежащих Подрядчику, и передает объект Заказчику в соответствии с условиями настоящего договора</w:t>
      </w:r>
      <w:r w:rsidR="00127A55">
        <w:rPr>
          <w:sz w:val="22"/>
          <w:szCs w:val="22"/>
        </w:rPr>
        <w:t>.</w:t>
      </w:r>
    </w:p>
    <w:p w14:paraId="6092DB7B" w14:textId="77777777" w:rsidR="00127A55" w:rsidRDefault="00127A55" w:rsidP="00127A55">
      <w:pPr>
        <w:tabs>
          <w:tab w:val="left" w:pos="567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С</w:t>
      </w:r>
      <w:r w:rsidRPr="000B102C">
        <w:rPr>
          <w:sz w:val="22"/>
          <w:szCs w:val="22"/>
        </w:rPr>
        <w:t>воими силами и средствами обеспечивает систематическую уборку объекта от отходов, образующихся в результате деятельности Подрядчика, с их последующим вывозом на специализированные полигоны для утилизации, а также производит платежи за загрязнение окружающей природной среды вследствие выбросов, сбросов, размещения отходов, образующихся в результате производственной деятельности по объекту и предусматриваемых для данной местности, в случае если обязанность по производству платежей возложена на Подрядчика действующим законодательством Российской Федерации.</w:t>
      </w:r>
    </w:p>
    <w:p w14:paraId="615AC1EA" w14:textId="6FD8D50D" w:rsidR="008D1AED" w:rsidRDefault="00822AB4" w:rsidP="00127A55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0B102C">
        <w:rPr>
          <w:sz w:val="22"/>
          <w:szCs w:val="22"/>
        </w:rPr>
        <w:t>5.1.</w:t>
      </w:r>
      <w:r w:rsidR="0058360A">
        <w:rPr>
          <w:sz w:val="22"/>
          <w:szCs w:val="22"/>
        </w:rPr>
        <w:t>10</w:t>
      </w:r>
      <w:r w:rsidR="009B0A1E" w:rsidRPr="000B102C">
        <w:rPr>
          <w:sz w:val="22"/>
          <w:szCs w:val="22"/>
        </w:rPr>
        <w:t>.</w:t>
      </w:r>
      <w:r w:rsidR="009B0A1E" w:rsidRPr="000B102C">
        <w:rPr>
          <w:sz w:val="22"/>
          <w:szCs w:val="22"/>
        </w:rPr>
        <w:tab/>
      </w:r>
      <w:r w:rsidR="00127A55" w:rsidRPr="002301B3">
        <w:rPr>
          <w:sz w:val="22"/>
          <w:szCs w:val="22"/>
        </w:rPr>
        <w:t>Обязуется перевозить, хранить и использовать взрывчатые вещества и опасные материалы (если они необходимы при выполнении работ по договору) в строгом соответствии с действующим законодательством Российской Федерации.</w:t>
      </w:r>
    </w:p>
    <w:p w14:paraId="71CE0718" w14:textId="04887A64" w:rsidR="002A00E5" w:rsidRPr="00CE29CE" w:rsidRDefault="00C45C49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5.1.</w:t>
      </w:r>
      <w:r w:rsidR="00070179" w:rsidRPr="002301B3">
        <w:rPr>
          <w:sz w:val="22"/>
          <w:szCs w:val="22"/>
        </w:rPr>
        <w:t>1</w:t>
      </w:r>
      <w:r w:rsidR="0058360A">
        <w:rPr>
          <w:sz w:val="22"/>
          <w:szCs w:val="22"/>
        </w:rPr>
        <w:t>1</w:t>
      </w:r>
      <w:r w:rsidR="009B0A1E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="00127A55" w:rsidRPr="002301B3">
        <w:rPr>
          <w:sz w:val="22"/>
          <w:szCs w:val="22"/>
        </w:rPr>
        <w:t>До начала работ Подрядчик обязан назначить лиц, ответственных за безопасную организацию работ в соответствии с требованиями норм и правил по охране труда.</w:t>
      </w:r>
    </w:p>
    <w:p w14:paraId="1B8E4E36" w14:textId="77777777" w:rsidR="00127A55" w:rsidRDefault="00127A55" w:rsidP="00127A55">
      <w:pPr>
        <w:tabs>
          <w:tab w:val="left" w:pos="567"/>
        </w:tabs>
        <w:jc w:val="both"/>
        <w:rPr>
          <w:sz w:val="22"/>
          <w:szCs w:val="22"/>
        </w:rPr>
      </w:pPr>
      <w:r w:rsidRPr="002301B3">
        <w:rPr>
          <w:sz w:val="22"/>
          <w:szCs w:val="22"/>
        </w:rPr>
        <w:t>До начала работ Подрядчик должен направить Заказчику список работников включая водителей, водителей-машинистов, машинистов Подрядчика с указанием Фамилии, Имени, Отчества работников, должности, года рождения, которым будет предоставлено право выдачи наряда, право быть ответственными руководителями, производителями работ, членами бригады, а также подтвердить группы (при наличии) по электробезопасности этих работников.</w:t>
      </w:r>
    </w:p>
    <w:p w14:paraId="193E4E87" w14:textId="3D5B2C7C" w:rsidR="00B2795E" w:rsidRDefault="00E025B5" w:rsidP="00127A55">
      <w:pPr>
        <w:tabs>
          <w:tab w:val="left" w:pos="567"/>
        </w:tabs>
        <w:suppressAutoHyphens/>
        <w:jc w:val="both"/>
        <w:rPr>
          <w:bCs/>
          <w:spacing w:val="-3"/>
          <w:sz w:val="23"/>
          <w:szCs w:val="23"/>
        </w:rPr>
      </w:pPr>
      <w:r w:rsidRPr="002301B3">
        <w:rPr>
          <w:sz w:val="22"/>
          <w:szCs w:val="22"/>
        </w:rPr>
        <w:t>5.</w:t>
      </w:r>
      <w:r w:rsidR="00703596" w:rsidRPr="002301B3">
        <w:rPr>
          <w:sz w:val="22"/>
          <w:szCs w:val="22"/>
        </w:rPr>
        <w:t>1.</w:t>
      </w:r>
      <w:r w:rsidR="00822AB4" w:rsidRPr="002301B3">
        <w:rPr>
          <w:sz w:val="22"/>
          <w:szCs w:val="22"/>
        </w:rPr>
        <w:t>1</w:t>
      </w:r>
      <w:r w:rsidR="0058360A">
        <w:rPr>
          <w:sz w:val="22"/>
          <w:szCs w:val="22"/>
        </w:rPr>
        <w:t>2</w:t>
      </w:r>
      <w:r w:rsidR="00703596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="00B2795E">
        <w:rPr>
          <w:spacing w:val="-1"/>
          <w:sz w:val="22"/>
          <w:szCs w:val="22"/>
        </w:rPr>
        <w:t xml:space="preserve">Подрядчик </w:t>
      </w:r>
      <w:r w:rsidR="00B2795E" w:rsidRPr="004E55EA">
        <w:rPr>
          <w:spacing w:val="-1"/>
          <w:sz w:val="22"/>
          <w:szCs w:val="22"/>
        </w:rPr>
        <w:t xml:space="preserve">подтверждает, что согласие субъектов персональных данных на обработку </w:t>
      </w:r>
      <w:bookmarkStart w:id="0" w:name="_Hlk198800508"/>
      <w:r w:rsidR="00363A6B">
        <w:rPr>
          <w:spacing w:val="-1"/>
          <w:sz w:val="22"/>
          <w:szCs w:val="22"/>
        </w:rPr>
        <w:t xml:space="preserve">и передачу </w:t>
      </w:r>
      <w:bookmarkEnd w:id="0"/>
      <w:r w:rsidR="00F17464">
        <w:rPr>
          <w:spacing w:val="-1"/>
          <w:sz w:val="22"/>
          <w:szCs w:val="22"/>
        </w:rPr>
        <w:t xml:space="preserve">Заказчику </w:t>
      </w:r>
      <w:r w:rsidR="00B2795E" w:rsidRPr="004E55EA">
        <w:rPr>
          <w:spacing w:val="-1"/>
          <w:sz w:val="22"/>
          <w:szCs w:val="22"/>
        </w:rPr>
        <w:t>их персональных</w:t>
      </w:r>
      <w:r w:rsidR="00B2795E">
        <w:rPr>
          <w:spacing w:val="-1"/>
          <w:sz w:val="22"/>
          <w:szCs w:val="22"/>
        </w:rPr>
        <w:t xml:space="preserve"> </w:t>
      </w:r>
      <w:r w:rsidR="00B2795E" w:rsidRPr="004E55EA">
        <w:rPr>
          <w:spacing w:val="-1"/>
          <w:sz w:val="22"/>
          <w:szCs w:val="22"/>
        </w:rPr>
        <w:t>данных оформлено в соответствии с Федеральным законом РФ «О персональных данных» от 27.07.2006</w:t>
      </w:r>
      <w:r w:rsidR="00B2795E">
        <w:rPr>
          <w:spacing w:val="-1"/>
          <w:sz w:val="22"/>
          <w:szCs w:val="22"/>
        </w:rPr>
        <w:t xml:space="preserve"> </w:t>
      </w:r>
      <w:r w:rsidR="00B2795E" w:rsidRPr="004E55EA">
        <w:rPr>
          <w:spacing w:val="-1"/>
          <w:sz w:val="22"/>
          <w:szCs w:val="22"/>
        </w:rPr>
        <w:t>№152-ФЗ</w:t>
      </w:r>
      <w:r w:rsidR="00B2795E">
        <w:rPr>
          <w:spacing w:val="-1"/>
          <w:sz w:val="22"/>
          <w:szCs w:val="22"/>
        </w:rPr>
        <w:t>.</w:t>
      </w:r>
    </w:p>
    <w:p w14:paraId="6C089C2A" w14:textId="0CA17029" w:rsidR="00703596" w:rsidRPr="002301B3" w:rsidRDefault="00E025B5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</w:t>
      </w:r>
      <w:r w:rsidR="00703596" w:rsidRPr="002301B3">
        <w:rPr>
          <w:sz w:val="22"/>
          <w:szCs w:val="22"/>
        </w:rPr>
        <w:t>.1.</w:t>
      </w:r>
      <w:r w:rsidR="00822AB4" w:rsidRPr="002301B3">
        <w:rPr>
          <w:sz w:val="22"/>
          <w:szCs w:val="22"/>
        </w:rPr>
        <w:t>1</w:t>
      </w:r>
      <w:r w:rsidR="0058360A">
        <w:rPr>
          <w:sz w:val="22"/>
          <w:szCs w:val="22"/>
        </w:rPr>
        <w:t>3</w:t>
      </w:r>
      <w:r w:rsidR="009B0A1E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="0045715D" w:rsidRPr="002301B3">
        <w:rPr>
          <w:sz w:val="22"/>
          <w:szCs w:val="22"/>
        </w:rPr>
        <w:t xml:space="preserve">Подрядчик </w:t>
      </w:r>
      <w:r w:rsidR="00B46398">
        <w:rPr>
          <w:sz w:val="22"/>
          <w:szCs w:val="22"/>
        </w:rPr>
        <w:t xml:space="preserve">не </w:t>
      </w:r>
      <w:r w:rsidR="0045715D" w:rsidRPr="002301B3">
        <w:rPr>
          <w:sz w:val="22"/>
          <w:szCs w:val="22"/>
        </w:rPr>
        <w:t xml:space="preserve">вправе привлекать для выполнения работ Субподрядчиков. </w:t>
      </w:r>
    </w:p>
    <w:p w14:paraId="779C7048" w14:textId="4F80264B" w:rsidR="00931794" w:rsidRPr="00931794" w:rsidRDefault="00140D69" w:rsidP="00931794">
      <w:pPr>
        <w:tabs>
          <w:tab w:val="left" w:pos="426"/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5.1.1</w:t>
      </w:r>
      <w:r w:rsidR="0058360A">
        <w:rPr>
          <w:sz w:val="22"/>
          <w:szCs w:val="22"/>
        </w:rPr>
        <w:t>4</w:t>
      </w:r>
      <w:r w:rsidR="00110209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="00931794" w:rsidRPr="00931794">
        <w:rPr>
          <w:sz w:val="22"/>
          <w:szCs w:val="22"/>
        </w:rPr>
        <w:t xml:space="preserve">При необходимости Подрядчик принимает от Заказчика материалы по накладной ф. М-15 с пометкой давальческое сырье и несет ответственность за их сохранность и целостность. Ежемесячно за фактически выполненный объем работ Подрядчик предоставляет отчет об использованных давальческих материалов </w:t>
      </w:r>
      <w:r w:rsidR="00931794" w:rsidRPr="00CE29CE">
        <w:rPr>
          <w:sz w:val="22"/>
          <w:szCs w:val="22"/>
        </w:rPr>
        <w:lastRenderedPageBreak/>
        <w:t xml:space="preserve">(Приложение № </w:t>
      </w:r>
      <w:r w:rsidR="00513426" w:rsidRPr="00CE29CE">
        <w:rPr>
          <w:sz w:val="22"/>
          <w:szCs w:val="22"/>
        </w:rPr>
        <w:t>7</w:t>
      </w:r>
      <w:r w:rsidR="00931794" w:rsidRPr="00CE29CE">
        <w:rPr>
          <w:sz w:val="22"/>
          <w:szCs w:val="22"/>
        </w:rPr>
        <w:t xml:space="preserve"> к настоящему Договору). При наличии неиспользованных материалов Подрядчик</w:t>
      </w:r>
      <w:r w:rsidR="00931794" w:rsidRPr="00931794">
        <w:rPr>
          <w:sz w:val="22"/>
          <w:szCs w:val="22"/>
        </w:rPr>
        <w:t xml:space="preserve"> возвращает их Заказчику по накладной ф. М-15.</w:t>
      </w:r>
    </w:p>
    <w:p w14:paraId="478C6E72" w14:textId="77777777" w:rsidR="00931794" w:rsidRPr="00931794" w:rsidRDefault="00931794" w:rsidP="00931794">
      <w:pPr>
        <w:tabs>
          <w:tab w:val="left" w:pos="426"/>
          <w:tab w:val="left" w:pos="567"/>
        </w:tabs>
        <w:suppressAutoHyphens/>
        <w:jc w:val="both"/>
        <w:rPr>
          <w:sz w:val="22"/>
          <w:szCs w:val="22"/>
        </w:rPr>
      </w:pPr>
      <w:r w:rsidRPr="00931794">
        <w:rPr>
          <w:sz w:val="22"/>
          <w:szCs w:val="22"/>
        </w:rPr>
        <w:t>В случае обнаружения материалов (поставки Заказчика) ненадлежащего качества и несоответствующей комплектации Подрядчик обязан уведомить в этом Заказчика, а Заказчик, в свою очередь, обязуется доукомплектовать или произвести замену несоответствующих материалов соответствующими материалами.</w:t>
      </w:r>
    </w:p>
    <w:p w14:paraId="354AD575" w14:textId="7175E1A7" w:rsidR="00931794" w:rsidRPr="00931794" w:rsidRDefault="00931794" w:rsidP="00931794">
      <w:pPr>
        <w:tabs>
          <w:tab w:val="left" w:pos="426"/>
          <w:tab w:val="left" w:pos="567"/>
        </w:tabs>
        <w:suppressAutoHyphens/>
        <w:jc w:val="both"/>
        <w:rPr>
          <w:sz w:val="22"/>
          <w:szCs w:val="22"/>
        </w:rPr>
      </w:pPr>
      <w:r w:rsidRPr="00931794">
        <w:rPr>
          <w:sz w:val="22"/>
          <w:szCs w:val="22"/>
        </w:rPr>
        <w:t>Срок сдачи объекта и гарантийный срок продлеваются на срок, равный сроку, в течение которого будет произведена замена материалов соответствующего качества.</w:t>
      </w:r>
    </w:p>
    <w:p w14:paraId="603F9AE4" w14:textId="1C6DC1C5" w:rsidR="00DE6869" w:rsidRPr="002301B3" w:rsidRDefault="00931794" w:rsidP="00B46398">
      <w:pPr>
        <w:tabs>
          <w:tab w:val="left" w:pos="426"/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5.1.1</w:t>
      </w:r>
      <w:r>
        <w:rPr>
          <w:sz w:val="22"/>
          <w:szCs w:val="22"/>
        </w:rPr>
        <w:t>5</w:t>
      </w:r>
      <w:r w:rsidRPr="002301B3">
        <w:rPr>
          <w:sz w:val="22"/>
          <w:szCs w:val="22"/>
        </w:rPr>
        <w:t>.</w:t>
      </w:r>
      <w:r w:rsidRPr="00931794">
        <w:rPr>
          <w:sz w:val="22"/>
          <w:szCs w:val="22"/>
        </w:rPr>
        <w:t xml:space="preserve"> </w:t>
      </w:r>
      <w:r w:rsidR="00140D69" w:rsidRPr="002301B3">
        <w:rPr>
          <w:sz w:val="22"/>
          <w:szCs w:val="22"/>
        </w:rPr>
        <w:t>В период выполнения работ в соответствии с требованиями действующего законодательства Российской Федерации ведет исполнительную документацию. Комплект исполнительной документации на предъявляемые к приемке работы предоставляет Заказчику одновременно с Актами о приемке выполненных работ</w:t>
      </w:r>
      <w:r w:rsidR="00DE6869" w:rsidRPr="002301B3">
        <w:rPr>
          <w:sz w:val="22"/>
          <w:szCs w:val="22"/>
        </w:rPr>
        <w:t xml:space="preserve"> (Форма №КС-2).</w:t>
      </w:r>
    </w:p>
    <w:p w14:paraId="032607FB" w14:textId="381B1D73" w:rsidR="00DE6869" w:rsidRPr="002301B3" w:rsidRDefault="009F199F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5.1.1</w:t>
      </w:r>
      <w:r w:rsidR="00931794">
        <w:rPr>
          <w:sz w:val="22"/>
          <w:szCs w:val="22"/>
        </w:rPr>
        <w:t>6</w:t>
      </w:r>
      <w:r w:rsidR="009B0A1E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="00DE6869" w:rsidRPr="002301B3">
        <w:rPr>
          <w:sz w:val="22"/>
          <w:szCs w:val="22"/>
        </w:rPr>
        <w:t>Обеспечивает выполнение необходимых мероприятий по охране труда, промышленной и пожарной безопасности, охране окружающей среды, предотвращению порчи и уничтожению зеленых насаждений и земли во время проведения работ, несет ответственность за нарушение указанных требований и возмещает Заказчику понесенные в результате этих нарушений убытки.</w:t>
      </w:r>
    </w:p>
    <w:p w14:paraId="650CD1EB" w14:textId="1CEF1298" w:rsidR="00DE6869" w:rsidRPr="002301B3" w:rsidRDefault="009F199F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5.1.1</w:t>
      </w:r>
      <w:r w:rsidR="00931794">
        <w:rPr>
          <w:sz w:val="22"/>
          <w:szCs w:val="22"/>
        </w:rPr>
        <w:t>7</w:t>
      </w:r>
      <w:r w:rsidR="009B0A1E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="00DE6869" w:rsidRPr="002301B3">
        <w:rPr>
          <w:sz w:val="22"/>
          <w:szCs w:val="22"/>
        </w:rPr>
        <w:t xml:space="preserve">Обеспечивает своих работников необходимыми средствами защиты, спецодеждой, обувью и приспособлениями для безопасного производства работ и контролирует </w:t>
      </w:r>
      <w:r w:rsidR="00716A28" w:rsidRPr="002301B3">
        <w:rPr>
          <w:sz w:val="22"/>
          <w:szCs w:val="22"/>
        </w:rPr>
        <w:t>правильное применение</w:t>
      </w:r>
      <w:r w:rsidR="00DE6869" w:rsidRPr="002301B3">
        <w:rPr>
          <w:sz w:val="22"/>
          <w:szCs w:val="22"/>
        </w:rPr>
        <w:t xml:space="preserve"> этих средств работниками при выполнении работ.</w:t>
      </w:r>
    </w:p>
    <w:p w14:paraId="37DE04E2" w14:textId="736DFC7C" w:rsidR="00DE6869" w:rsidRPr="002301B3" w:rsidRDefault="009F199F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5.1.1</w:t>
      </w:r>
      <w:r w:rsidR="00931794">
        <w:rPr>
          <w:sz w:val="22"/>
          <w:szCs w:val="22"/>
        </w:rPr>
        <w:t>8</w:t>
      </w:r>
      <w:r w:rsidR="009B0A1E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="00DE6869" w:rsidRPr="002301B3">
        <w:rPr>
          <w:sz w:val="22"/>
          <w:szCs w:val="22"/>
        </w:rPr>
        <w:t>Применяет при производстве работ механизмы,</w:t>
      </w:r>
      <w:r w:rsidR="002B00CC" w:rsidRPr="002301B3">
        <w:rPr>
          <w:sz w:val="22"/>
          <w:szCs w:val="22"/>
        </w:rPr>
        <w:t xml:space="preserve"> оборудование, </w:t>
      </w:r>
      <w:r w:rsidR="00DE6869" w:rsidRPr="002301B3">
        <w:rPr>
          <w:sz w:val="22"/>
          <w:szCs w:val="22"/>
        </w:rPr>
        <w:t>инструмент, которые по своим техническим характеристикам соответствуют условиям безопасного выполнения работ, обеспечивает безопасные способы выполнения работ и приемы труда, исключающие травматизм работающих и возникновение аварий.</w:t>
      </w:r>
    </w:p>
    <w:p w14:paraId="34CE506B" w14:textId="7CA4768C" w:rsidR="004D4A05" w:rsidRPr="004D4A05" w:rsidRDefault="009F199F" w:rsidP="004D4A05">
      <w:pPr>
        <w:jc w:val="both"/>
        <w:rPr>
          <w:sz w:val="22"/>
          <w:szCs w:val="22"/>
        </w:rPr>
      </w:pPr>
      <w:r w:rsidRPr="002301B3">
        <w:rPr>
          <w:sz w:val="22"/>
          <w:szCs w:val="22"/>
        </w:rPr>
        <w:t>5.1.1</w:t>
      </w:r>
      <w:r w:rsidR="00931794">
        <w:rPr>
          <w:sz w:val="22"/>
          <w:szCs w:val="22"/>
        </w:rPr>
        <w:t>9</w:t>
      </w:r>
      <w:r w:rsidR="009B0A1E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="004D4A05" w:rsidRPr="004D4A05">
        <w:rPr>
          <w:sz w:val="22"/>
          <w:szCs w:val="22"/>
        </w:rPr>
        <w:t>Обеспечивает соблюдение требований охраны труда, охраны окружающей среды, правил пожарной безопасности, правил промышленной безопасности, санитарно-гигиенического режима на строительной площадке.</w:t>
      </w:r>
    </w:p>
    <w:p w14:paraId="2A064BD7" w14:textId="1B3DF462" w:rsidR="00703596" w:rsidRPr="002301B3" w:rsidRDefault="00E025B5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</w:t>
      </w:r>
      <w:r w:rsidR="00703596" w:rsidRPr="002301B3">
        <w:rPr>
          <w:sz w:val="22"/>
          <w:szCs w:val="22"/>
        </w:rPr>
        <w:t>.1.</w:t>
      </w:r>
      <w:r w:rsidR="00931794">
        <w:rPr>
          <w:sz w:val="22"/>
          <w:szCs w:val="22"/>
        </w:rPr>
        <w:t>20</w:t>
      </w:r>
      <w:r w:rsidR="009B0A1E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="00703596" w:rsidRPr="002301B3">
        <w:rPr>
          <w:sz w:val="22"/>
          <w:szCs w:val="22"/>
        </w:rPr>
        <w:t xml:space="preserve">Обеспечивает постоянное присутствие ответственного </w:t>
      </w:r>
      <w:r w:rsidR="00517AD2" w:rsidRPr="002301B3">
        <w:rPr>
          <w:sz w:val="22"/>
          <w:szCs w:val="22"/>
        </w:rPr>
        <w:t xml:space="preserve">инженерно-технического работника (далее – </w:t>
      </w:r>
      <w:r w:rsidR="00703596" w:rsidRPr="002301B3">
        <w:rPr>
          <w:sz w:val="22"/>
          <w:szCs w:val="22"/>
        </w:rPr>
        <w:t>ИТР</w:t>
      </w:r>
      <w:r w:rsidR="00517AD2" w:rsidRPr="002301B3">
        <w:rPr>
          <w:sz w:val="22"/>
          <w:szCs w:val="22"/>
        </w:rPr>
        <w:t>)</w:t>
      </w:r>
      <w:r w:rsidR="00703596" w:rsidRPr="002301B3">
        <w:rPr>
          <w:sz w:val="22"/>
          <w:szCs w:val="22"/>
        </w:rPr>
        <w:t xml:space="preserve"> на объекте во время производства работ из числа аттестованных по промышленной безопасности, в установленном порядке</w:t>
      </w:r>
      <w:r w:rsidR="00282366" w:rsidRPr="002301B3">
        <w:rPr>
          <w:sz w:val="22"/>
          <w:szCs w:val="22"/>
        </w:rPr>
        <w:t>.</w:t>
      </w:r>
    </w:p>
    <w:p w14:paraId="4E984122" w14:textId="45D8BA2E" w:rsidR="00703596" w:rsidRPr="002301B3" w:rsidRDefault="00E025B5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</w:t>
      </w:r>
      <w:r w:rsidR="00703596" w:rsidRPr="002301B3">
        <w:rPr>
          <w:sz w:val="22"/>
          <w:szCs w:val="22"/>
        </w:rPr>
        <w:t>.1.</w:t>
      </w:r>
      <w:r w:rsidR="0058360A">
        <w:rPr>
          <w:sz w:val="22"/>
          <w:szCs w:val="22"/>
        </w:rPr>
        <w:t>2</w:t>
      </w:r>
      <w:r w:rsidR="00931794">
        <w:rPr>
          <w:sz w:val="22"/>
          <w:szCs w:val="22"/>
        </w:rPr>
        <w:t>1</w:t>
      </w:r>
      <w:r w:rsidR="009B0A1E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="00703596" w:rsidRPr="002301B3">
        <w:rPr>
          <w:sz w:val="22"/>
          <w:szCs w:val="22"/>
        </w:rPr>
        <w:t xml:space="preserve">Обеспечивает </w:t>
      </w:r>
      <w:r w:rsidR="000730F4" w:rsidRPr="002301B3">
        <w:rPr>
          <w:sz w:val="22"/>
          <w:szCs w:val="22"/>
        </w:rPr>
        <w:t xml:space="preserve">беспрепятственный </w:t>
      </w:r>
      <w:r w:rsidR="00703596" w:rsidRPr="002301B3">
        <w:rPr>
          <w:sz w:val="22"/>
          <w:szCs w:val="22"/>
        </w:rPr>
        <w:t xml:space="preserve">доступ </w:t>
      </w:r>
      <w:r w:rsidR="000730F4" w:rsidRPr="002301B3">
        <w:rPr>
          <w:sz w:val="22"/>
          <w:szCs w:val="22"/>
        </w:rPr>
        <w:t xml:space="preserve">представителей </w:t>
      </w:r>
      <w:r w:rsidR="00703596" w:rsidRPr="002301B3">
        <w:rPr>
          <w:sz w:val="22"/>
          <w:szCs w:val="22"/>
        </w:rPr>
        <w:t>Заказчика к месту выполнения работ, а также на все его участки, места хранения материалов, используемых для выполнения работ, а также предоставляет необходимую документацию, подтверждающую безопасность выполняемых работ.</w:t>
      </w:r>
    </w:p>
    <w:p w14:paraId="4207A0E0" w14:textId="7E76BD76" w:rsidR="00271980" w:rsidRPr="002301B3" w:rsidRDefault="009F199F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5.1.</w:t>
      </w:r>
      <w:r w:rsidR="00070179" w:rsidRPr="002301B3">
        <w:rPr>
          <w:sz w:val="22"/>
          <w:szCs w:val="22"/>
        </w:rPr>
        <w:t>2</w:t>
      </w:r>
      <w:r w:rsidR="00931794">
        <w:rPr>
          <w:sz w:val="22"/>
          <w:szCs w:val="22"/>
        </w:rPr>
        <w:t>2</w:t>
      </w:r>
      <w:r w:rsidR="009B0A1E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="00271980" w:rsidRPr="002301B3">
        <w:rPr>
          <w:sz w:val="22"/>
          <w:szCs w:val="22"/>
        </w:rPr>
        <w:t xml:space="preserve">Предоставляет возможность Заказчику </w:t>
      </w:r>
      <w:r w:rsidR="00394F49" w:rsidRPr="002301B3">
        <w:rPr>
          <w:sz w:val="22"/>
          <w:szCs w:val="22"/>
        </w:rPr>
        <w:t xml:space="preserve">в любое время </w:t>
      </w:r>
      <w:r w:rsidR="00271980" w:rsidRPr="002301B3">
        <w:rPr>
          <w:sz w:val="22"/>
          <w:szCs w:val="22"/>
        </w:rPr>
        <w:t>проверять</w:t>
      </w:r>
      <w:r w:rsidR="00394F49" w:rsidRPr="002301B3">
        <w:rPr>
          <w:sz w:val="22"/>
          <w:szCs w:val="22"/>
        </w:rPr>
        <w:t xml:space="preserve"> и контролировать</w:t>
      </w:r>
      <w:r w:rsidR="00271980" w:rsidRPr="002301B3">
        <w:rPr>
          <w:sz w:val="22"/>
          <w:szCs w:val="22"/>
        </w:rPr>
        <w:t xml:space="preserve"> ход выполнения работ, </w:t>
      </w:r>
      <w:r w:rsidR="00394F49" w:rsidRPr="002301B3">
        <w:rPr>
          <w:sz w:val="22"/>
          <w:szCs w:val="22"/>
        </w:rPr>
        <w:t>качество работ, качество</w:t>
      </w:r>
      <w:r w:rsidR="00271980" w:rsidRPr="002301B3">
        <w:rPr>
          <w:sz w:val="22"/>
          <w:szCs w:val="22"/>
        </w:rPr>
        <w:t xml:space="preserve"> материалов, квалификацию специалистов, технические характеристики любого элемента объекта.</w:t>
      </w:r>
      <w:r w:rsidR="00394F49" w:rsidRPr="002301B3">
        <w:rPr>
          <w:sz w:val="22"/>
          <w:szCs w:val="22"/>
        </w:rPr>
        <w:t xml:space="preserve"> При этом, не обнаружение в процессе проверки отступлений от условий договора или иных дефектов/недостатков не освобождает Подрядчика от каких-либо обязательств по договору и не лишает Заказчика права в дальнейшем предъявить требования в отношении сроков, объемов и качества выполненных работ.</w:t>
      </w:r>
    </w:p>
    <w:p w14:paraId="39B37DF4" w14:textId="77F01EF1" w:rsidR="000730F4" w:rsidRPr="002301B3" w:rsidRDefault="009F199F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5.1.2</w:t>
      </w:r>
      <w:r w:rsidR="00931794">
        <w:rPr>
          <w:sz w:val="22"/>
          <w:szCs w:val="22"/>
        </w:rPr>
        <w:t>3</w:t>
      </w:r>
      <w:r w:rsidR="009B0A1E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="000730F4" w:rsidRPr="002301B3">
        <w:rPr>
          <w:sz w:val="22"/>
          <w:szCs w:val="22"/>
        </w:rPr>
        <w:t>Принимает участие в работе приемочной комиссии.</w:t>
      </w:r>
    </w:p>
    <w:p w14:paraId="35F3C58B" w14:textId="19C077A7" w:rsidR="000730F4" w:rsidRPr="002301B3" w:rsidRDefault="000730F4" w:rsidP="009B0A1E">
      <w:pPr>
        <w:tabs>
          <w:tab w:val="left" w:pos="0"/>
          <w:tab w:val="left" w:pos="567"/>
        </w:tabs>
        <w:jc w:val="both"/>
        <w:rPr>
          <w:sz w:val="22"/>
          <w:szCs w:val="22"/>
        </w:rPr>
      </w:pPr>
      <w:r w:rsidRPr="002301B3">
        <w:rPr>
          <w:sz w:val="22"/>
          <w:szCs w:val="22"/>
        </w:rPr>
        <w:t>5.1.</w:t>
      </w:r>
      <w:r w:rsidR="009F199F" w:rsidRPr="002301B3">
        <w:rPr>
          <w:sz w:val="22"/>
          <w:szCs w:val="22"/>
        </w:rPr>
        <w:t>2</w:t>
      </w:r>
      <w:r w:rsidR="00931794">
        <w:rPr>
          <w:sz w:val="22"/>
          <w:szCs w:val="22"/>
        </w:rPr>
        <w:t>4</w:t>
      </w:r>
      <w:r w:rsidR="009B0A1E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Pr="002301B3">
        <w:rPr>
          <w:sz w:val="22"/>
          <w:szCs w:val="22"/>
        </w:rPr>
        <w:t xml:space="preserve">При выполнении работ </w:t>
      </w:r>
      <w:r w:rsidR="00CE3092" w:rsidRPr="002301B3">
        <w:rPr>
          <w:sz w:val="22"/>
          <w:szCs w:val="22"/>
        </w:rPr>
        <w:t xml:space="preserve">соблюдает требования Стандарта </w:t>
      </w:r>
      <w:r w:rsidRPr="002301B3">
        <w:rPr>
          <w:sz w:val="22"/>
          <w:szCs w:val="22"/>
        </w:rPr>
        <w:t xml:space="preserve">АО «Черногорэнерго» в области промышленной и пожарной безопасности, охраны </w:t>
      </w:r>
      <w:r w:rsidR="007D79A0" w:rsidRPr="002301B3">
        <w:rPr>
          <w:sz w:val="22"/>
          <w:szCs w:val="22"/>
        </w:rPr>
        <w:t>труда и охраны окружающей среды</w:t>
      </w:r>
      <w:r w:rsidRPr="002301B3">
        <w:rPr>
          <w:sz w:val="22"/>
          <w:szCs w:val="22"/>
        </w:rPr>
        <w:t xml:space="preserve"> и действующего законодательства Российской Федерации об охране окружающей среды и безопасности ведения работ. </w:t>
      </w:r>
    </w:p>
    <w:p w14:paraId="63EE3F68" w14:textId="77777777" w:rsidR="000730F4" w:rsidRPr="002301B3" w:rsidRDefault="001250BD" w:rsidP="009B0A1E">
      <w:pPr>
        <w:tabs>
          <w:tab w:val="left" w:pos="426"/>
          <w:tab w:val="left" w:pos="567"/>
        </w:tabs>
        <w:jc w:val="both"/>
        <w:rPr>
          <w:sz w:val="22"/>
          <w:szCs w:val="22"/>
        </w:rPr>
      </w:pPr>
      <w:r w:rsidRPr="002301B3">
        <w:rPr>
          <w:sz w:val="22"/>
          <w:szCs w:val="22"/>
        </w:rPr>
        <w:tab/>
      </w:r>
      <w:r w:rsidR="000730F4" w:rsidRPr="002301B3">
        <w:rPr>
          <w:sz w:val="22"/>
          <w:szCs w:val="22"/>
        </w:rPr>
        <w:t>С</w:t>
      </w:r>
      <w:r w:rsidR="00CE3092" w:rsidRPr="002301B3">
        <w:rPr>
          <w:sz w:val="22"/>
          <w:szCs w:val="22"/>
        </w:rPr>
        <w:t xml:space="preserve">облюдение требований Стандарта </w:t>
      </w:r>
      <w:r w:rsidR="000730F4" w:rsidRPr="002301B3">
        <w:rPr>
          <w:sz w:val="22"/>
          <w:szCs w:val="22"/>
        </w:rPr>
        <w:t>АО «Черногорэнерго» в области промышленной и пожарной безопасности, охраны труда и охраны окружающей среды Стороны признают существенным условием договора, и в случае его неоднократного нарушения Подрядчиком, Заказчик имеет право отказаться от исполнения договора и расторгнуть настоящий договор.</w:t>
      </w:r>
    </w:p>
    <w:p w14:paraId="460377C9" w14:textId="7DAE164B" w:rsidR="000730F4" w:rsidRPr="00513426" w:rsidRDefault="001250BD" w:rsidP="009B0A1E">
      <w:pPr>
        <w:tabs>
          <w:tab w:val="left" w:pos="426"/>
          <w:tab w:val="left" w:pos="567"/>
        </w:tabs>
        <w:jc w:val="both"/>
        <w:rPr>
          <w:sz w:val="22"/>
          <w:szCs w:val="22"/>
        </w:rPr>
      </w:pPr>
      <w:r w:rsidRPr="002301B3">
        <w:rPr>
          <w:sz w:val="22"/>
          <w:szCs w:val="22"/>
        </w:rPr>
        <w:tab/>
      </w:r>
      <w:r w:rsidR="000730F4" w:rsidRPr="002301B3">
        <w:rPr>
          <w:sz w:val="22"/>
          <w:szCs w:val="22"/>
        </w:rPr>
        <w:t xml:space="preserve">Передача Подрядчику Стандарта, требования которого подлежат выполнению Подрядчиком, осуществляется по Акту приема-передачи </w:t>
      </w:r>
      <w:r w:rsidR="00E0173B" w:rsidRPr="002301B3">
        <w:rPr>
          <w:sz w:val="22"/>
          <w:szCs w:val="22"/>
        </w:rPr>
        <w:t xml:space="preserve">нормативных </w:t>
      </w:r>
      <w:r w:rsidR="000730F4" w:rsidRPr="002301B3">
        <w:rPr>
          <w:sz w:val="22"/>
          <w:szCs w:val="22"/>
        </w:rPr>
        <w:t xml:space="preserve">документов </w:t>
      </w:r>
      <w:r w:rsidR="00E0173B" w:rsidRPr="00513426">
        <w:rPr>
          <w:sz w:val="22"/>
          <w:szCs w:val="22"/>
        </w:rPr>
        <w:t>Заказчика (Приложение №</w:t>
      </w:r>
      <w:r w:rsidR="00B256E9" w:rsidRPr="00513426">
        <w:rPr>
          <w:sz w:val="22"/>
          <w:szCs w:val="22"/>
        </w:rPr>
        <w:t xml:space="preserve"> </w:t>
      </w:r>
      <w:r w:rsidR="002C09D0" w:rsidRPr="00513426">
        <w:rPr>
          <w:sz w:val="22"/>
          <w:szCs w:val="22"/>
        </w:rPr>
        <w:t>5</w:t>
      </w:r>
      <w:r w:rsidR="00E0173B" w:rsidRPr="00513426">
        <w:rPr>
          <w:sz w:val="22"/>
          <w:szCs w:val="22"/>
        </w:rPr>
        <w:t xml:space="preserve"> к настоящему </w:t>
      </w:r>
      <w:r w:rsidR="00630A60" w:rsidRPr="00513426">
        <w:rPr>
          <w:sz w:val="22"/>
          <w:szCs w:val="22"/>
        </w:rPr>
        <w:t>д</w:t>
      </w:r>
      <w:r w:rsidR="00E0173B" w:rsidRPr="00513426">
        <w:rPr>
          <w:sz w:val="22"/>
          <w:szCs w:val="22"/>
        </w:rPr>
        <w:t>оговору</w:t>
      </w:r>
      <w:r w:rsidR="000730F4" w:rsidRPr="00513426">
        <w:rPr>
          <w:sz w:val="22"/>
          <w:szCs w:val="22"/>
        </w:rPr>
        <w:t>), отказ от подписания которого, не допускается.</w:t>
      </w:r>
    </w:p>
    <w:p w14:paraId="44B5CA82" w14:textId="2DD955E5" w:rsidR="008B1ABA" w:rsidRDefault="000730F4" w:rsidP="009B0A1E">
      <w:pPr>
        <w:tabs>
          <w:tab w:val="left" w:pos="0"/>
          <w:tab w:val="left" w:pos="567"/>
        </w:tabs>
        <w:jc w:val="both"/>
        <w:rPr>
          <w:sz w:val="22"/>
          <w:szCs w:val="22"/>
        </w:rPr>
      </w:pPr>
      <w:r w:rsidRPr="002301B3">
        <w:rPr>
          <w:sz w:val="22"/>
          <w:szCs w:val="22"/>
        </w:rPr>
        <w:t>5.1.2</w:t>
      </w:r>
      <w:r w:rsidR="00931794">
        <w:rPr>
          <w:sz w:val="22"/>
          <w:szCs w:val="22"/>
        </w:rPr>
        <w:t>5</w:t>
      </w:r>
      <w:r w:rsidR="009B0A1E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Pr="002301B3">
        <w:rPr>
          <w:sz w:val="22"/>
          <w:szCs w:val="22"/>
        </w:rPr>
        <w:t>Обязуется уведомлять Заказчика письменно о любых внеплановых событиях и происшествиях на объекте и/или в связи с исполнением договора, включая, но не ограничиваясь:</w:t>
      </w:r>
      <w:r w:rsidR="000D79E4">
        <w:rPr>
          <w:sz w:val="22"/>
          <w:szCs w:val="22"/>
        </w:rPr>
        <w:t xml:space="preserve"> </w:t>
      </w:r>
    </w:p>
    <w:p w14:paraId="21C5734A" w14:textId="77777777" w:rsidR="008B1ABA" w:rsidRDefault="000730F4" w:rsidP="009B0A1E">
      <w:pPr>
        <w:tabs>
          <w:tab w:val="left" w:pos="0"/>
          <w:tab w:val="left" w:pos="567"/>
        </w:tabs>
        <w:jc w:val="both"/>
        <w:rPr>
          <w:sz w:val="22"/>
          <w:szCs w:val="22"/>
        </w:rPr>
      </w:pPr>
      <w:r w:rsidRPr="002301B3">
        <w:rPr>
          <w:sz w:val="22"/>
          <w:szCs w:val="22"/>
        </w:rPr>
        <w:t>- аварии (в течение 2 (двух) часов);</w:t>
      </w:r>
      <w:r w:rsidR="000D79E4">
        <w:rPr>
          <w:sz w:val="22"/>
          <w:szCs w:val="22"/>
        </w:rPr>
        <w:t xml:space="preserve"> </w:t>
      </w:r>
    </w:p>
    <w:p w14:paraId="13C88FA7" w14:textId="77777777" w:rsidR="008B1ABA" w:rsidRDefault="000730F4" w:rsidP="009B0A1E">
      <w:pPr>
        <w:tabs>
          <w:tab w:val="left" w:pos="0"/>
          <w:tab w:val="left" w:pos="567"/>
        </w:tabs>
        <w:jc w:val="both"/>
        <w:rPr>
          <w:sz w:val="22"/>
          <w:szCs w:val="22"/>
        </w:rPr>
      </w:pPr>
      <w:r w:rsidRPr="002301B3">
        <w:rPr>
          <w:sz w:val="22"/>
          <w:szCs w:val="22"/>
        </w:rPr>
        <w:t>- несчастные случаи (в течение 2 (двух) часов);</w:t>
      </w:r>
      <w:r w:rsidR="000D79E4">
        <w:rPr>
          <w:sz w:val="22"/>
          <w:szCs w:val="22"/>
        </w:rPr>
        <w:t xml:space="preserve"> </w:t>
      </w:r>
      <w:r w:rsidRPr="002301B3">
        <w:rPr>
          <w:sz w:val="22"/>
          <w:szCs w:val="22"/>
        </w:rPr>
        <w:t>- хищения и иные противоправные действия (в течение 24 (двадцати четырех) часов);</w:t>
      </w:r>
      <w:r w:rsidR="000D79E4">
        <w:rPr>
          <w:sz w:val="22"/>
          <w:szCs w:val="22"/>
        </w:rPr>
        <w:t xml:space="preserve"> </w:t>
      </w:r>
    </w:p>
    <w:p w14:paraId="605F28B8" w14:textId="77777777" w:rsidR="008B1ABA" w:rsidRDefault="000D7308" w:rsidP="009B0A1E">
      <w:pPr>
        <w:tabs>
          <w:tab w:val="left" w:pos="0"/>
          <w:tab w:val="left" w:pos="567"/>
        </w:tabs>
        <w:jc w:val="both"/>
        <w:rPr>
          <w:sz w:val="22"/>
          <w:szCs w:val="22"/>
        </w:rPr>
      </w:pPr>
      <w:r w:rsidRPr="002301B3">
        <w:rPr>
          <w:sz w:val="22"/>
          <w:szCs w:val="22"/>
        </w:rPr>
        <w:t>- арест и/или блокирование счетов и/или обстоятельства, влияющие на платежи между Сторонами (в течение 24 (двадцати четырех) часов);</w:t>
      </w:r>
      <w:r w:rsidR="000D79E4">
        <w:rPr>
          <w:sz w:val="22"/>
          <w:szCs w:val="22"/>
        </w:rPr>
        <w:t xml:space="preserve"> </w:t>
      </w:r>
    </w:p>
    <w:p w14:paraId="4E169663" w14:textId="103BC772" w:rsidR="000730F4" w:rsidRPr="002301B3" w:rsidRDefault="000D7308" w:rsidP="009B0A1E">
      <w:pPr>
        <w:tabs>
          <w:tab w:val="left" w:pos="0"/>
          <w:tab w:val="left" w:pos="567"/>
        </w:tabs>
        <w:jc w:val="both"/>
        <w:rPr>
          <w:sz w:val="22"/>
          <w:szCs w:val="22"/>
        </w:rPr>
      </w:pPr>
      <w:r w:rsidRPr="002301B3">
        <w:rPr>
          <w:sz w:val="22"/>
          <w:szCs w:val="22"/>
        </w:rPr>
        <w:t>- забастовки персонала Подрядчика, действия третьих лиц, включая органы власти и местного самоуправления прямо</w:t>
      </w:r>
      <w:r w:rsidR="000730F4" w:rsidRPr="002301B3">
        <w:rPr>
          <w:sz w:val="22"/>
          <w:szCs w:val="22"/>
        </w:rPr>
        <w:t xml:space="preserve"> </w:t>
      </w:r>
      <w:r w:rsidRPr="002301B3">
        <w:rPr>
          <w:sz w:val="22"/>
          <w:szCs w:val="22"/>
        </w:rPr>
        <w:t>или косвенно касающиеся объекта и взаиморасчетов сторон и обязательств сторон по договору ((в течение 24 (двадцати четырех) часов).</w:t>
      </w:r>
    </w:p>
    <w:p w14:paraId="5394264F" w14:textId="578D5C62" w:rsidR="00BD0C97" w:rsidRPr="002301B3" w:rsidRDefault="003A4B91" w:rsidP="009B0A1E">
      <w:pPr>
        <w:pStyle w:val="31"/>
        <w:tabs>
          <w:tab w:val="left" w:pos="567"/>
        </w:tabs>
        <w:suppressAutoHyphens/>
        <w:ind w:firstLine="0"/>
        <w:rPr>
          <w:szCs w:val="22"/>
        </w:rPr>
      </w:pPr>
      <w:r w:rsidRPr="002301B3">
        <w:rPr>
          <w:szCs w:val="22"/>
        </w:rPr>
        <w:lastRenderedPageBreak/>
        <w:t>5</w:t>
      </w:r>
      <w:r w:rsidR="00703596" w:rsidRPr="002301B3">
        <w:rPr>
          <w:szCs w:val="22"/>
        </w:rPr>
        <w:t>.1.</w:t>
      </w:r>
      <w:r w:rsidR="0010473F" w:rsidRPr="002301B3">
        <w:rPr>
          <w:szCs w:val="22"/>
        </w:rPr>
        <w:t>2</w:t>
      </w:r>
      <w:r w:rsidR="00931794">
        <w:rPr>
          <w:szCs w:val="22"/>
        </w:rPr>
        <w:t>6</w:t>
      </w:r>
      <w:r w:rsidR="009B0A1E" w:rsidRPr="002301B3">
        <w:rPr>
          <w:szCs w:val="22"/>
        </w:rPr>
        <w:t>.</w:t>
      </w:r>
      <w:r w:rsidR="009B0A1E" w:rsidRPr="002301B3">
        <w:rPr>
          <w:szCs w:val="22"/>
        </w:rPr>
        <w:tab/>
      </w:r>
      <w:r w:rsidR="0056453B" w:rsidRPr="002301B3">
        <w:rPr>
          <w:szCs w:val="22"/>
        </w:rPr>
        <w:t xml:space="preserve">Устраняет в течение срока, согласованного с Заказчиком, своими силами и за свой счет все дефекты/недостатки в выполненных им работах, выявленные в течение срока действия договора и являющиеся следствием неисполнения и/или ненадлежащего исполнения Подрядчиком обязательств по договору. </w:t>
      </w:r>
      <w:r w:rsidR="00BD0C97" w:rsidRPr="002301B3">
        <w:rPr>
          <w:szCs w:val="22"/>
        </w:rPr>
        <w:t xml:space="preserve">Подрядчик устраняет дефекты/недостатки, вызванные некачественным выполнением части (вида) работ, применением некачественных материалов, без увеличения срока выполнения работ (сдачи объекта). </w:t>
      </w:r>
    </w:p>
    <w:p w14:paraId="758E9670" w14:textId="77777777" w:rsidR="00703596" w:rsidRPr="002301B3" w:rsidRDefault="001250BD" w:rsidP="009B0A1E">
      <w:pPr>
        <w:tabs>
          <w:tab w:val="left" w:pos="426"/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ab/>
      </w:r>
      <w:r w:rsidR="0056453B" w:rsidRPr="002301B3">
        <w:rPr>
          <w:sz w:val="22"/>
          <w:szCs w:val="22"/>
        </w:rPr>
        <w:t>В течение гарантийного срока несет ответственность за использованные и установленные материалы, закупленные Подрядчиком. В случае выхода их из строя, за исключением выхода из строя в связи с нарушением правил экс</w:t>
      </w:r>
      <w:r w:rsidR="00BD0C97" w:rsidRPr="002301B3">
        <w:rPr>
          <w:sz w:val="22"/>
          <w:szCs w:val="22"/>
        </w:rPr>
        <w:t>плуатации, производит их замену</w:t>
      </w:r>
      <w:r w:rsidR="0056453B" w:rsidRPr="002301B3">
        <w:rPr>
          <w:sz w:val="22"/>
          <w:szCs w:val="22"/>
        </w:rPr>
        <w:t>, включая монтажные работы, своими силами и за свой счет в течение срока, согласованного с Заказчи</w:t>
      </w:r>
      <w:r w:rsidR="00D9416E" w:rsidRPr="002301B3">
        <w:rPr>
          <w:sz w:val="22"/>
          <w:szCs w:val="22"/>
        </w:rPr>
        <w:t>ком.</w:t>
      </w:r>
    </w:p>
    <w:p w14:paraId="7A2E3C8C" w14:textId="49D95C29" w:rsidR="0015375D" w:rsidRDefault="003A4B91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C172DF">
        <w:rPr>
          <w:sz w:val="22"/>
          <w:szCs w:val="22"/>
        </w:rPr>
        <w:t>5</w:t>
      </w:r>
      <w:r w:rsidR="00703596" w:rsidRPr="00C172DF">
        <w:rPr>
          <w:sz w:val="22"/>
          <w:szCs w:val="22"/>
        </w:rPr>
        <w:t>.1.</w:t>
      </w:r>
      <w:r w:rsidR="0010473F" w:rsidRPr="00C172DF">
        <w:rPr>
          <w:sz w:val="22"/>
          <w:szCs w:val="22"/>
        </w:rPr>
        <w:t>2</w:t>
      </w:r>
      <w:r w:rsidR="00931794" w:rsidRPr="00C172DF">
        <w:rPr>
          <w:sz w:val="22"/>
          <w:szCs w:val="22"/>
        </w:rPr>
        <w:t>7</w:t>
      </w:r>
      <w:r w:rsidR="009B0A1E" w:rsidRPr="00C172DF">
        <w:rPr>
          <w:sz w:val="22"/>
          <w:szCs w:val="22"/>
        </w:rPr>
        <w:t>.</w:t>
      </w:r>
      <w:r w:rsidR="009B0A1E" w:rsidRPr="00C172DF">
        <w:rPr>
          <w:sz w:val="22"/>
          <w:szCs w:val="22"/>
        </w:rPr>
        <w:tab/>
      </w:r>
      <w:r w:rsidR="009F199F" w:rsidRPr="00C172DF">
        <w:rPr>
          <w:sz w:val="22"/>
          <w:szCs w:val="22"/>
        </w:rPr>
        <w:t>З</w:t>
      </w:r>
      <w:r w:rsidR="00DE6869" w:rsidRPr="00C172DF">
        <w:rPr>
          <w:sz w:val="22"/>
          <w:szCs w:val="22"/>
        </w:rPr>
        <w:t>а фактически выполненный объем работ в отчетный период (1 (один) календарный месяц)</w:t>
      </w:r>
      <w:r w:rsidR="00DE6869" w:rsidRPr="002301B3">
        <w:rPr>
          <w:sz w:val="22"/>
          <w:szCs w:val="22"/>
        </w:rPr>
        <w:t xml:space="preserve"> предоставляет Заказчику до</w:t>
      </w:r>
      <w:r w:rsidR="007115A8" w:rsidRPr="002301B3">
        <w:rPr>
          <w:sz w:val="22"/>
          <w:szCs w:val="22"/>
        </w:rPr>
        <w:t xml:space="preserve"> </w:t>
      </w:r>
      <w:r w:rsidR="00EC47D8" w:rsidRPr="002301B3">
        <w:rPr>
          <w:sz w:val="22"/>
          <w:szCs w:val="22"/>
        </w:rPr>
        <w:t xml:space="preserve">последнего числа </w:t>
      </w:r>
      <w:r w:rsidR="00DE6869" w:rsidRPr="002301B3">
        <w:rPr>
          <w:sz w:val="22"/>
          <w:szCs w:val="22"/>
        </w:rPr>
        <w:t>отчетн</w:t>
      </w:r>
      <w:r w:rsidR="007115A8" w:rsidRPr="002301B3">
        <w:rPr>
          <w:sz w:val="22"/>
          <w:szCs w:val="22"/>
        </w:rPr>
        <w:t>ого</w:t>
      </w:r>
      <w:r w:rsidR="00DE6869" w:rsidRPr="002301B3">
        <w:rPr>
          <w:sz w:val="22"/>
          <w:szCs w:val="22"/>
        </w:rPr>
        <w:t xml:space="preserve"> месяц</w:t>
      </w:r>
      <w:r w:rsidR="007115A8" w:rsidRPr="002301B3">
        <w:rPr>
          <w:sz w:val="22"/>
          <w:szCs w:val="22"/>
        </w:rPr>
        <w:t>а</w:t>
      </w:r>
      <w:r w:rsidR="00DE6869" w:rsidRPr="002301B3">
        <w:rPr>
          <w:sz w:val="22"/>
          <w:szCs w:val="22"/>
        </w:rPr>
        <w:t xml:space="preserve"> -  акт о приемке выполненных работ (Форма  № КС-2), справку о стоимости выполненных работ  и  затрат (Форма  № КС- 3), счет-фактуру, исполнительную документацию</w:t>
      </w:r>
      <w:r w:rsidR="00210A22" w:rsidRPr="002301B3">
        <w:rPr>
          <w:sz w:val="22"/>
          <w:szCs w:val="22"/>
        </w:rPr>
        <w:t>.</w:t>
      </w:r>
    </w:p>
    <w:p w14:paraId="7419F0EF" w14:textId="7912BF27" w:rsidR="00931794" w:rsidRPr="00931794" w:rsidRDefault="00931794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931794">
        <w:rPr>
          <w:sz w:val="22"/>
          <w:szCs w:val="22"/>
        </w:rPr>
        <w:t>После завершения работ Подрядчик обязан передать Заказчику полный комплект исполнительной документации в 2 (двух) экземплярах.</w:t>
      </w:r>
    </w:p>
    <w:p w14:paraId="5AD5BC6C" w14:textId="5D77C786" w:rsidR="00703596" w:rsidRPr="002301B3" w:rsidRDefault="003A4B91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5.</w:t>
      </w:r>
      <w:r w:rsidR="00703596" w:rsidRPr="002301B3">
        <w:rPr>
          <w:sz w:val="22"/>
          <w:szCs w:val="22"/>
        </w:rPr>
        <w:t>1.2</w:t>
      </w:r>
      <w:r w:rsidR="00931794">
        <w:rPr>
          <w:sz w:val="22"/>
          <w:szCs w:val="22"/>
        </w:rPr>
        <w:t>8</w:t>
      </w:r>
      <w:r w:rsidR="009B0A1E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="00703596" w:rsidRPr="002301B3">
        <w:rPr>
          <w:sz w:val="22"/>
          <w:szCs w:val="22"/>
        </w:rPr>
        <w:t xml:space="preserve">Организует работу по безопасности дорожного движения на </w:t>
      </w:r>
      <w:r w:rsidR="00537C7E" w:rsidRPr="002301B3">
        <w:rPr>
          <w:sz w:val="22"/>
          <w:szCs w:val="22"/>
        </w:rPr>
        <w:t xml:space="preserve">объектах </w:t>
      </w:r>
      <w:r w:rsidR="0015375D" w:rsidRPr="002301B3">
        <w:rPr>
          <w:sz w:val="22"/>
          <w:szCs w:val="22"/>
        </w:rPr>
        <w:t>Заказчика</w:t>
      </w:r>
      <w:r w:rsidR="00703596" w:rsidRPr="002301B3">
        <w:rPr>
          <w:sz w:val="22"/>
          <w:szCs w:val="22"/>
        </w:rPr>
        <w:t xml:space="preserve"> в соответствии с требованиями Федерального закона от 10.12.1995 № 196-ФЗ «О безопасности дорожного движения».</w:t>
      </w:r>
    </w:p>
    <w:p w14:paraId="54AA54EC" w14:textId="27526799" w:rsidR="00407F8E" w:rsidRPr="002301B3" w:rsidRDefault="00407F8E" w:rsidP="009B0A1E">
      <w:pPr>
        <w:pStyle w:val="20"/>
        <w:tabs>
          <w:tab w:val="left" w:pos="567"/>
        </w:tabs>
        <w:suppressAutoHyphens/>
      </w:pPr>
      <w:r w:rsidRPr="002301B3">
        <w:t>5.1.2</w:t>
      </w:r>
      <w:r w:rsidR="00931794">
        <w:t>9</w:t>
      </w:r>
      <w:r w:rsidR="009B0A1E" w:rsidRPr="002301B3">
        <w:t>.</w:t>
      </w:r>
      <w:r w:rsidR="009B0A1E" w:rsidRPr="002301B3">
        <w:tab/>
      </w:r>
      <w:r w:rsidRPr="002301B3">
        <w:t>Согласовывает с энергоснабжающими и эксплуатирующими энергетическое оборудование организациями производство работ в охранной зоне воздушной линии электропередачи. Работы в охранных зонах производить по нарядам-допускам и разрешениям согласно Приказу Министерства труда и социальной защиты РФ от 15</w:t>
      </w:r>
      <w:r w:rsidR="000B102C">
        <w:t>.12.</w:t>
      </w:r>
      <w:r w:rsidRPr="002301B3">
        <w:t>2020 № 903н «Об утверждении Правил по охране труда при эксплуатации электроустановок»; Постановления Правительства РФ от 24</w:t>
      </w:r>
      <w:r w:rsidR="000B102C">
        <w:t>.02.</w:t>
      </w:r>
      <w:r w:rsidRPr="002301B3">
        <w:t xml:space="preserve">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 </w:t>
      </w:r>
    </w:p>
    <w:p w14:paraId="2588CBD6" w14:textId="27009D4C" w:rsidR="007115A8" w:rsidRPr="002301B3" w:rsidRDefault="003A4B91" w:rsidP="009B0A1E">
      <w:pPr>
        <w:pStyle w:val="20"/>
        <w:tabs>
          <w:tab w:val="left" w:pos="567"/>
        </w:tabs>
        <w:suppressAutoHyphens/>
        <w:ind w:right="-32"/>
      </w:pPr>
      <w:r w:rsidRPr="002301B3">
        <w:t>5</w:t>
      </w:r>
      <w:r w:rsidR="00703596" w:rsidRPr="002301B3">
        <w:t>.1.</w:t>
      </w:r>
      <w:r w:rsidR="00931794">
        <w:t>30</w:t>
      </w:r>
      <w:r w:rsidR="00703596" w:rsidRPr="002301B3">
        <w:t xml:space="preserve">.  </w:t>
      </w:r>
      <w:r w:rsidR="007115A8" w:rsidRPr="002301B3">
        <w:t>Извещает Заказчика о необходимости проведения скрытых работ не менее, чем за 1 (один) рабочий день до начала приемки скрытых работ по мере их готовности. Готовность принимаемых скрытых работ подтверждается подписанием Сторонами актов освидетельствования скрытых работ.</w:t>
      </w:r>
    </w:p>
    <w:p w14:paraId="0C008C04" w14:textId="77777777" w:rsidR="006D4757" w:rsidRPr="002301B3" w:rsidRDefault="001250BD" w:rsidP="009B0A1E">
      <w:pPr>
        <w:pStyle w:val="20"/>
        <w:tabs>
          <w:tab w:val="left" w:pos="426"/>
          <w:tab w:val="left" w:pos="567"/>
        </w:tabs>
        <w:suppressAutoHyphens/>
        <w:ind w:right="-32"/>
      </w:pPr>
      <w:r w:rsidRPr="002301B3">
        <w:tab/>
      </w:r>
      <w:r w:rsidR="006D4757" w:rsidRPr="002301B3">
        <w:t>В случае, если Заказчик был должным образом уведомлен о необходимости приемки скрытых работ и не прибыл в назначенное время, Подрядчик имеет право составить односторонний акт и выполнить скрытые работы, при этом ответственность за качество скрытых работ несет Подрядчик.</w:t>
      </w:r>
    </w:p>
    <w:p w14:paraId="0C081C92" w14:textId="77777777" w:rsidR="002109CE" w:rsidRPr="002301B3" w:rsidRDefault="001250BD" w:rsidP="009B0A1E">
      <w:pPr>
        <w:pStyle w:val="20"/>
        <w:tabs>
          <w:tab w:val="left" w:pos="426"/>
          <w:tab w:val="left" w:pos="567"/>
        </w:tabs>
        <w:suppressAutoHyphens/>
        <w:ind w:right="-32"/>
      </w:pPr>
      <w:r w:rsidRPr="002301B3">
        <w:tab/>
      </w:r>
      <w:r w:rsidR="007115A8" w:rsidRPr="002301B3">
        <w:t>В случае, если проведение скрытых работ произведено без подтверждения Заказчиком либо Заказчик не был информирован или информирован с опозданием, Подрядчик, по решению Заказчика, за свой счет должен открыть и произвести восстановление данной части скрытых работ.</w:t>
      </w:r>
    </w:p>
    <w:p w14:paraId="2E3CB979" w14:textId="3E790853" w:rsidR="00703596" w:rsidRPr="002301B3" w:rsidRDefault="003A4B91" w:rsidP="009B0A1E">
      <w:pPr>
        <w:pStyle w:val="20"/>
        <w:tabs>
          <w:tab w:val="left" w:pos="567"/>
        </w:tabs>
        <w:suppressAutoHyphens/>
      </w:pPr>
      <w:r w:rsidRPr="002301B3">
        <w:t>5</w:t>
      </w:r>
      <w:r w:rsidR="00703596" w:rsidRPr="002301B3">
        <w:t>.1.</w:t>
      </w:r>
      <w:r w:rsidR="00BC1DAE">
        <w:t>3</w:t>
      </w:r>
      <w:r w:rsidR="00931794">
        <w:t>1</w:t>
      </w:r>
      <w:r w:rsidR="00AE7EEE" w:rsidRPr="002301B3">
        <w:t>.</w:t>
      </w:r>
      <w:r w:rsidR="009B0A1E" w:rsidRPr="002301B3">
        <w:tab/>
      </w:r>
      <w:r w:rsidR="00EF731A" w:rsidRPr="002301B3">
        <w:t>Не допуска</w:t>
      </w:r>
      <w:r w:rsidR="003F4F7C" w:rsidRPr="002301B3">
        <w:t>ет</w:t>
      </w:r>
      <w:r w:rsidR="00EF731A" w:rsidRPr="002301B3">
        <w:t xml:space="preserve"> к работе иностранных граждан, не </w:t>
      </w:r>
      <w:r w:rsidR="007A796E" w:rsidRPr="002301B3">
        <w:t>имеющих регистрации</w:t>
      </w:r>
      <w:r w:rsidR="00EF731A" w:rsidRPr="002301B3">
        <w:t xml:space="preserve"> и выданного в установленном порядке разрешения.</w:t>
      </w:r>
    </w:p>
    <w:p w14:paraId="364A46CB" w14:textId="4FF72825" w:rsidR="00504D75" w:rsidRPr="002301B3" w:rsidRDefault="00EF731A" w:rsidP="009B0A1E">
      <w:pPr>
        <w:tabs>
          <w:tab w:val="left" w:pos="567"/>
        </w:tabs>
        <w:jc w:val="both"/>
        <w:rPr>
          <w:sz w:val="22"/>
          <w:szCs w:val="22"/>
        </w:rPr>
      </w:pPr>
      <w:r w:rsidRPr="002301B3">
        <w:rPr>
          <w:sz w:val="22"/>
          <w:szCs w:val="22"/>
        </w:rPr>
        <w:t>5.1.</w:t>
      </w:r>
      <w:r w:rsidR="00070179" w:rsidRPr="002301B3">
        <w:rPr>
          <w:sz w:val="22"/>
          <w:szCs w:val="22"/>
        </w:rPr>
        <w:t>3</w:t>
      </w:r>
      <w:r w:rsidR="00931794">
        <w:rPr>
          <w:sz w:val="22"/>
          <w:szCs w:val="22"/>
        </w:rPr>
        <w:t>2</w:t>
      </w:r>
      <w:r w:rsidRPr="00B614DA">
        <w:rPr>
          <w:color w:val="0D0D0D" w:themeColor="text1" w:themeTint="F2"/>
          <w:sz w:val="22"/>
          <w:szCs w:val="22"/>
        </w:rPr>
        <w:t>.</w:t>
      </w:r>
      <w:r w:rsidR="009B0A1E" w:rsidRPr="00B614DA">
        <w:rPr>
          <w:color w:val="0D0D0D" w:themeColor="text1" w:themeTint="F2"/>
          <w:sz w:val="22"/>
          <w:szCs w:val="22"/>
        </w:rPr>
        <w:tab/>
      </w:r>
      <w:r w:rsidR="00504D75" w:rsidRPr="002301B3">
        <w:rPr>
          <w:sz w:val="22"/>
          <w:szCs w:val="22"/>
        </w:rPr>
        <w:t xml:space="preserve">Принимает меры к исключению случаев употребления на </w:t>
      </w:r>
      <w:r w:rsidR="007115A8" w:rsidRPr="002301B3">
        <w:rPr>
          <w:sz w:val="22"/>
          <w:szCs w:val="22"/>
        </w:rPr>
        <w:t>рабочей</w:t>
      </w:r>
      <w:r w:rsidR="00504D75" w:rsidRPr="002301B3">
        <w:rPr>
          <w:sz w:val="22"/>
          <w:szCs w:val="22"/>
        </w:rPr>
        <w:t xml:space="preserve"> площадке алкогольных, наркотических или иных токсических веществ, а также случаев появления на </w:t>
      </w:r>
      <w:r w:rsidR="007115A8" w:rsidRPr="002301B3">
        <w:rPr>
          <w:sz w:val="22"/>
          <w:szCs w:val="22"/>
        </w:rPr>
        <w:t>рабочей</w:t>
      </w:r>
      <w:r w:rsidR="00504D75" w:rsidRPr="002301B3">
        <w:rPr>
          <w:sz w:val="22"/>
          <w:szCs w:val="22"/>
        </w:rPr>
        <w:t xml:space="preserve"> площадке лиц в состоянии алкогольного, наркотического или иного токсического опьянения (далее – опьянения), как в рабочее, так и в нерабочее время. При выявлении случаев употребления алкогольных, наркотических или иных токсических веществ, а также появления на </w:t>
      </w:r>
      <w:r w:rsidR="007115A8" w:rsidRPr="002301B3">
        <w:rPr>
          <w:sz w:val="22"/>
          <w:szCs w:val="22"/>
        </w:rPr>
        <w:t>рабочей</w:t>
      </w:r>
      <w:r w:rsidR="00504D75" w:rsidRPr="002301B3">
        <w:rPr>
          <w:sz w:val="22"/>
          <w:szCs w:val="22"/>
        </w:rPr>
        <w:t xml:space="preserve"> площадке лиц в состоянии опьянения, Подрядчик незамедлительно сообщает об этом представителю Заказчика и не допускает к работе (отстраняет от работы) работника Подрядчика или работника третьего лица, привлеченного Подрядчиком. </w:t>
      </w:r>
    </w:p>
    <w:p w14:paraId="5A8AAB1E" w14:textId="65862ED9" w:rsidR="00624701" w:rsidRPr="002301B3" w:rsidRDefault="00F40A11" w:rsidP="009B0A1E">
      <w:pPr>
        <w:pStyle w:val="20"/>
        <w:tabs>
          <w:tab w:val="left" w:pos="567"/>
        </w:tabs>
        <w:suppressAutoHyphens/>
        <w:ind w:right="-32"/>
      </w:pPr>
      <w:r w:rsidRPr="002301B3">
        <w:t>5.1.3</w:t>
      </w:r>
      <w:r w:rsidR="00BC1DAE">
        <w:t>3</w:t>
      </w:r>
      <w:r w:rsidR="0015375D" w:rsidRPr="002301B3">
        <w:t>.</w:t>
      </w:r>
      <w:r w:rsidR="009B0A1E" w:rsidRPr="002301B3">
        <w:tab/>
      </w:r>
      <w:r w:rsidR="00D91DAD" w:rsidRPr="00D91DAD">
        <w:t>Если в процессе производства работ Подрядчик причинит механические либо другие повреждения существующим конструкциям и инженерным сетям, либо повредит их вследствие неправильной эксплуатации, то Подрядчик за свой счет обязуется произвести восстановительные работы и предоставить об этом соответствующее уведомление Заказчику</w:t>
      </w:r>
      <w:r w:rsidR="00624701" w:rsidRPr="002301B3">
        <w:t>.</w:t>
      </w:r>
    </w:p>
    <w:p w14:paraId="14D381C8" w14:textId="3C45B9CB" w:rsidR="0015375D" w:rsidRPr="002301B3" w:rsidRDefault="00A11147" w:rsidP="009B0A1E">
      <w:pPr>
        <w:pStyle w:val="20"/>
        <w:tabs>
          <w:tab w:val="left" w:pos="426"/>
          <w:tab w:val="left" w:pos="567"/>
        </w:tabs>
        <w:suppressAutoHyphens/>
      </w:pPr>
      <w:r w:rsidRPr="002301B3">
        <w:tab/>
      </w:r>
      <w:r w:rsidR="00D91DAD" w:rsidRPr="00D91DAD">
        <w:t xml:space="preserve">В случае невозможности проведения восстановительных работ по ряду причин Подрядчик обязан немедленно поставить об этом в известность Заказчика, и по согласованию Сторон Заказчик вправе устранить механические или иные повреждения существующим конструкциям и инженерным сетям собственными силами или силами других организаций. В этом случае Подрядчик обязан в течение 30 (тридцати) дней с даты предъявления соответствующего требования оплатить затраты Заказчика по устранению повреждений </w:t>
      </w:r>
      <w:r w:rsidR="00363A6B" w:rsidRPr="00D91DAD">
        <w:t>на основании,</w:t>
      </w:r>
      <w:r w:rsidR="00D91DAD" w:rsidRPr="00D91DAD">
        <w:t xml:space="preserve"> представленных Заказчиком счета и обоснования затрат.</w:t>
      </w:r>
    </w:p>
    <w:p w14:paraId="11268E01" w14:textId="08542CB4" w:rsidR="00624701" w:rsidRPr="002301B3" w:rsidRDefault="00624701" w:rsidP="009B0A1E">
      <w:pPr>
        <w:pStyle w:val="20"/>
        <w:tabs>
          <w:tab w:val="left" w:pos="567"/>
        </w:tabs>
        <w:suppressAutoHyphens/>
      </w:pPr>
      <w:r w:rsidRPr="002301B3">
        <w:t>5.1.3</w:t>
      </w:r>
      <w:r w:rsidR="00BC1DAE">
        <w:t>4</w:t>
      </w:r>
      <w:r w:rsidRPr="002301B3">
        <w:t>.</w:t>
      </w:r>
      <w:r w:rsidR="009B0A1E" w:rsidRPr="002301B3">
        <w:tab/>
      </w:r>
      <w:r w:rsidRPr="002301B3">
        <w:t xml:space="preserve">Производит ежедневно уборку строительного мусора </w:t>
      </w:r>
      <w:r w:rsidR="00127A55">
        <w:rPr>
          <w:lang w:val="en-US"/>
        </w:rPr>
        <w:t>c</w:t>
      </w:r>
      <w:r w:rsidRPr="002301B3">
        <w:t xml:space="preserve"> месте проведения работ в конце рабочего дня. При небольшом количестве мусора допускается использовать мусорные контейнеры для временного хранения. Место установки контейнера и график вывоза мусора согласовывается с Заказчиком. </w:t>
      </w:r>
    </w:p>
    <w:p w14:paraId="0F22869F" w14:textId="49180D99" w:rsidR="00653990" w:rsidRPr="002301B3" w:rsidRDefault="00624701" w:rsidP="009B0A1E">
      <w:pPr>
        <w:tabs>
          <w:tab w:val="left" w:pos="567"/>
        </w:tabs>
        <w:jc w:val="both"/>
        <w:rPr>
          <w:sz w:val="22"/>
          <w:szCs w:val="22"/>
        </w:rPr>
      </w:pPr>
      <w:r w:rsidRPr="002301B3">
        <w:rPr>
          <w:sz w:val="22"/>
          <w:szCs w:val="22"/>
        </w:rPr>
        <w:t>5.1.3</w:t>
      </w:r>
      <w:r w:rsidR="00BC1DAE">
        <w:rPr>
          <w:sz w:val="22"/>
          <w:szCs w:val="22"/>
        </w:rPr>
        <w:t>5</w:t>
      </w:r>
      <w:r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="00653990" w:rsidRPr="002301B3">
        <w:rPr>
          <w:sz w:val="22"/>
          <w:szCs w:val="22"/>
        </w:rPr>
        <w:t>Выполняет работы по изготовлению металлоконструкций опор, укосов и деталей крепления на своей производственной базе.</w:t>
      </w:r>
    </w:p>
    <w:p w14:paraId="3A933577" w14:textId="1CD71B4B" w:rsidR="00630A60" w:rsidRPr="002301B3" w:rsidRDefault="00653990" w:rsidP="009B0A1E">
      <w:pPr>
        <w:tabs>
          <w:tab w:val="left" w:pos="0"/>
          <w:tab w:val="left" w:pos="567"/>
        </w:tabs>
        <w:jc w:val="both"/>
        <w:rPr>
          <w:bCs/>
          <w:sz w:val="22"/>
          <w:szCs w:val="22"/>
        </w:rPr>
      </w:pPr>
      <w:r w:rsidRPr="002301B3">
        <w:rPr>
          <w:sz w:val="22"/>
          <w:szCs w:val="22"/>
        </w:rPr>
        <w:lastRenderedPageBreak/>
        <w:t>5.1.3</w:t>
      </w:r>
      <w:r w:rsidR="00BC1DAE">
        <w:rPr>
          <w:sz w:val="22"/>
          <w:szCs w:val="22"/>
        </w:rPr>
        <w:t>6</w:t>
      </w:r>
      <w:r w:rsidRPr="002301B3">
        <w:rPr>
          <w:sz w:val="22"/>
          <w:szCs w:val="22"/>
        </w:rPr>
        <w:t>.</w:t>
      </w:r>
      <w:r w:rsidR="009B0A1E" w:rsidRPr="002301B3">
        <w:rPr>
          <w:bCs/>
          <w:sz w:val="22"/>
          <w:szCs w:val="22"/>
        </w:rPr>
        <w:tab/>
      </w:r>
      <w:r w:rsidR="00630A60" w:rsidRPr="002301B3">
        <w:rPr>
          <w:bCs/>
          <w:sz w:val="22"/>
          <w:szCs w:val="22"/>
        </w:rPr>
        <w:t>Своевременно устранять недоделки, выявленные в процессе приемки строительных и монтажных работ.</w:t>
      </w:r>
    </w:p>
    <w:p w14:paraId="3C76D672" w14:textId="18BE3459" w:rsidR="00513F47" w:rsidRPr="002301B3" w:rsidRDefault="00513F47" w:rsidP="009B0A1E">
      <w:pPr>
        <w:tabs>
          <w:tab w:val="left" w:pos="0"/>
          <w:tab w:val="left" w:pos="567"/>
        </w:tabs>
        <w:jc w:val="both"/>
        <w:rPr>
          <w:sz w:val="22"/>
          <w:szCs w:val="22"/>
        </w:rPr>
      </w:pPr>
      <w:r w:rsidRPr="002301B3">
        <w:rPr>
          <w:sz w:val="22"/>
          <w:szCs w:val="22"/>
        </w:rPr>
        <w:t>5.1.3</w:t>
      </w:r>
      <w:r w:rsidR="00BC1DAE">
        <w:rPr>
          <w:sz w:val="22"/>
          <w:szCs w:val="22"/>
        </w:rPr>
        <w:t>7</w:t>
      </w:r>
      <w:r w:rsidR="009B0A1E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Pr="002301B3">
        <w:rPr>
          <w:sz w:val="22"/>
          <w:szCs w:val="22"/>
        </w:rPr>
        <w:t>Все операции Подрядчика по исполнению обязательс</w:t>
      </w:r>
      <w:r w:rsidR="001250BD" w:rsidRPr="002301B3">
        <w:rPr>
          <w:sz w:val="22"/>
          <w:szCs w:val="22"/>
        </w:rPr>
        <w:t xml:space="preserve">тв по </w:t>
      </w:r>
      <w:r w:rsidR="00630A60" w:rsidRPr="002301B3">
        <w:rPr>
          <w:sz w:val="22"/>
          <w:szCs w:val="22"/>
        </w:rPr>
        <w:t>д</w:t>
      </w:r>
      <w:r w:rsidRPr="002301B3">
        <w:rPr>
          <w:sz w:val="22"/>
          <w:szCs w:val="22"/>
        </w:rPr>
        <w:t xml:space="preserve">оговору, полностью отражаются в бухгалтерской, налоговой, статистической и любой иной отчетности, обязанности по ведению которой возлагается действующим законодательством Российской Федерации на Подрядчика. </w:t>
      </w:r>
    </w:p>
    <w:p w14:paraId="360DA071" w14:textId="77777777" w:rsidR="00513F47" w:rsidRPr="002301B3" w:rsidRDefault="00A11147" w:rsidP="009B0A1E">
      <w:pPr>
        <w:tabs>
          <w:tab w:val="left" w:pos="426"/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ab/>
      </w:r>
      <w:r w:rsidR="00513F47" w:rsidRPr="002301B3">
        <w:rPr>
          <w:sz w:val="22"/>
          <w:szCs w:val="22"/>
        </w:rPr>
        <w:t xml:space="preserve">Подрядчик гарантирует и обязуется своевременно отражать в налоговой отчетности налог на добавленную стоимость, предъявленный Заказчику в составе стоимости выполненной за плату работы. </w:t>
      </w:r>
    </w:p>
    <w:p w14:paraId="43D0DE66" w14:textId="505D3827" w:rsidR="00513F47" w:rsidRPr="002301B3" w:rsidRDefault="00A11147" w:rsidP="009B0A1E">
      <w:pPr>
        <w:tabs>
          <w:tab w:val="left" w:pos="426"/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ab/>
      </w:r>
      <w:r w:rsidR="00513F47" w:rsidRPr="002301B3">
        <w:rPr>
          <w:sz w:val="22"/>
          <w:szCs w:val="22"/>
        </w:rPr>
        <w:t>В случае внесения Подрядчиком исправлений в ранее выста</w:t>
      </w:r>
      <w:r w:rsidR="00D41CCE">
        <w:rPr>
          <w:sz w:val="22"/>
          <w:szCs w:val="22"/>
        </w:rPr>
        <w:t xml:space="preserve">вленные в адрес Заказчика </w:t>
      </w:r>
      <w:r w:rsidR="00513F47" w:rsidRPr="002301B3">
        <w:rPr>
          <w:sz w:val="22"/>
          <w:szCs w:val="22"/>
        </w:rPr>
        <w:t>счета-</w:t>
      </w:r>
      <w:r w:rsidR="00D41CCE">
        <w:rPr>
          <w:sz w:val="22"/>
          <w:szCs w:val="22"/>
        </w:rPr>
        <w:t>фактуры</w:t>
      </w:r>
      <w:r w:rsidR="000B102C">
        <w:rPr>
          <w:sz w:val="22"/>
          <w:szCs w:val="22"/>
        </w:rPr>
        <w:t>/УПД</w:t>
      </w:r>
      <w:r w:rsidR="00D41CCE">
        <w:rPr>
          <w:sz w:val="22"/>
          <w:szCs w:val="22"/>
        </w:rPr>
        <w:t xml:space="preserve"> (корректировочные </w:t>
      </w:r>
      <w:r w:rsidR="00513F47" w:rsidRPr="002301B3">
        <w:rPr>
          <w:sz w:val="22"/>
          <w:szCs w:val="22"/>
        </w:rPr>
        <w:t>счета-фактуры</w:t>
      </w:r>
      <w:r w:rsidR="000B102C">
        <w:rPr>
          <w:sz w:val="22"/>
          <w:szCs w:val="22"/>
        </w:rPr>
        <w:t>/УПД</w:t>
      </w:r>
      <w:r w:rsidR="00513F47" w:rsidRPr="002301B3">
        <w:rPr>
          <w:sz w:val="22"/>
          <w:szCs w:val="22"/>
        </w:rPr>
        <w:t xml:space="preserve">) Подрядчик обязуется оперативно уточнять свои налоговые обязательства по НДС. </w:t>
      </w:r>
    </w:p>
    <w:p w14:paraId="3EF0D69B" w14:textId="77777777" w:rsidR="00513F47" w:rsidRPr="002301B3" w:rsidRDefault="00A11147" w:rsidP="009B0A1E">
      <w:pPr>
        <w:tabs>
          <w:tab w:val="left" w:pos="426"/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ab/>
      </w:r>
      <w:r w:rsidR="00513F47" w:rsidRPr="002301B3">
        <w:rPr>
          <w:sz w:val="22"/>
          <w:szCs w:val="22"/>
        </w:rPr>
        <w:t>Подрядчик обязан предоставлять по запросу Заказчика информацию о включении им в налоговую отчетность по НДС операций по выполнению работ в адрес Заказчика, в том числе выписку из книги продаж за период выполненных работ в течение 5 (пяти) дней со дня получения такого запроса по форме /в формате, указанной в запросе.</w:t>
      </w:r>
    </w:p>
    <w:p w14:paraId="35640BAB" w14:textId="77777777" w:rsidR="00490E2D" w:rsidRPr="002301B3" w:rsidRDefault="000F032E" w:rsidP="009B0A1E">
      <w:pPr>
        <w:pStyle w:val="20"/>
        <w:tabs>
          <w:tab w:val="left" w:pos="567"/>
        </w:tabs>
        <w:suppressAutoHyphens/>
        <w:rPr>
          <w:b/>
        </w:rPr>
      </w:pPr>
      <w:r w:rsidRPr="002301B3">
        <w:rPr>
          <w:b/>
        </w:rPr>
        <w:t>5</w:t>
      </w:r>
      <w:r w:rsidR="00703596" w:rsidRPr="002301B3">
        <w:rPr>
          <w:b/>
        </w:rPr>
        <w:t>.2</w:t>
      </w:r>
      <w:r w:rsidR="009B0A1E" w:rsidRPr="002301B3">
        <w:rPr>
          <w:b/>
        </w:rPr>
        <w:t>.</w:t>
      </w:r>
      <w:r w:rsidR="009B0A1E" w:rsidRPr="002301B3">
        <w:rPr>
          <w:b/>
        </w:rPr>
        <w:tab/>
      </w:r>
      <w:r w:rsidR="00703596" w:rsidRPr="002301B3">
        <w:rPr>
          <w:b/>
        </w:rPr>
        <w:t>Для выполнения своих обязательств Заказчик:</w:t>
      </w:r>
    </w:p>
    <w:p w14:paraId="5A20652E" w14:textId="77777777" w:rsidR="00A9683C" w:rsidRPr="002301B3" w:rsidRDefault="000F032E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</w:t>
      </w:r>
      <w:r w:rsidR="009B0A1E" w:rsidRPr="002301B3">
        <w:rPr>
          <w:sz w:val="22"/>
          <w:szCs w:val="22"/>
        </w:rPr>
        <w:t>.2.1.</w:t>
      </w:r>
      <w:r w:rsidR="009B0A1E" w:rsidRPr="002301B3">
        <w:rPr>
          <w:sz w:val="22"/>
          <w:szCs w:val="22"/>
        </w:rPr>
        <w:tab/>
      </w:r>
      <w:r w:rsidR="00CF44A5" w:rsidRPr="002301B3">
        <w:rPr>
          <w:sz w:val="22"/>
          <w:szCs w:val="22"/>
        </w:rPr>
        <w:t>Передает Подрядчику на период выполнения работ по акту, подписанному Сторонами, площадку, пригодную для выполнения работ, оговоренных в п.1.1. настоящего договора</w:t>
      </w:r>
      <w:r w:rsidR="00A9683C" w:rsidRPr="002301B3">
        <w:rPr>
          <w:sz w:val="22"/>
          <w:szCs w:val="22"/>
        </w:rPr>
        <w:t>.</w:t>
      </w:r>
    </w:p>
    <w:p w14:paraId="27D6692F" w14:textId="77777777" w:rsidR="00703596" w:rsidRPr="002301B3" w:rsidRDefault="000F032E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</w:t>
      </w:r>
      <w:r w:rsidR="009B0A1E" w:rsidRPr="002301B3">
        <w:rPr>
          <w:sz w:val="22"/>
          <w:szCs w:val="22"/>
        </w:rPr>
        <w:t>.2.2.</w:t>
      </w:r>
      <w:r w:rsidR="009B0A1E" w:rsidRPr="002301B3">
        <w:rPr>
          <w:sz w:val="22"/>
          <w:szCs w:val="22"/>
        </w:rPr>
        <w:tab/>
      </w:r>
      <w:r w:rsidR="00703596" w:rsidRPr="002301B3">
        <w:rPr>
          <w:sz w:val="22"/>
          <w:szCs w:val="22"/>
        </w:rPr>
        <w:t>Передает Подрядчику за 10</w:t>
      </w:r>
      <w:r w:rsidR="00504D75" w:rsidRPr="002301B3">
        <w:rPr>
          <w:sz w:val="22"/>
          <w:szCs w:val="22"/>
        </w:rPr>
        <w:t xml:space="preserve"> (десять)</w:t>
      </w:r>
      <w:r w:rsidR="00703596" w:rsidRPr="002301B3">
        <w:rPr>
          <w:sz w:val="22"/>
          <w:szCs w:val="22"/>
        </w:rPr>
        <w:t xml:space="preserve"> </w:t>
      </w:r>
      <w:r w:rsidR="00F13EC7" w:rsidRPr="002301B3">
        <w:rPr>
          <w:sz w:val="22"/>
          <w:szCs w:val="22"/>
        </w:rPr>
        <w:t xml:space="preserve">календарных </w:t>
      </w:r>
      <w:r w:rsidR="00703596" w:rsidRPr="002301B3">
        <w:rPr>
          <w:sz w:val="22"/>
          <w:szCs w:val="22"/>
        </w:rPr>
        <w:t xml:space="preserve">дней до начала </w:t>
      </w:r>
      <w:r w:rsidR="00526EEA" w:rsidRPr="002301B3">
        <w:rPr>
          <w:sz w:val="22"/>
          <w:szCs w:val="22"/>
        </w:rPr>
        <w:t>выполнения работ</w:t>
      </w:r>
      <w:r w:rsidR="00E0173B" w:rsidRPr="002301B3">
        <w:rPr>
          <w:sz w:val="22"/>
          <w:szCs w:val="22"/>
        </w:rPr>
        <w:t xml:space="preserve"> утвержденную</w:t>
      </w:r>
      <w:r w:rsidR="00703596" w:rsidRPr="002301B3">
        <w:rPr>
          <w:sz w:val="22"/>
          <w:szCs w:val="22"/>
        </w:rPr>
        <w:t xml:space="preserve"> </w:t>
      </w:r>
      <w:r w:rsidR="00F13EC7" w:rsidRPr="002301B3">
        <w:rPr>
          <w:sz w:val="22"/>
          <w:szCs w:val="22"/>
        </w:rPr>
        <w:t>сметную документацию</w:t>
      </w:r>
      <w:r w:rsidR="00703596" w:rsidRPr="002301B3">
        <w:rPr>
          <w:sz w:val="22"/>
          <w:szCs w:val="22"/>
        </w:rPr>
        <w:t>.</w:t>
      </w:r>
    </w:p>
    <w:p w14:paraId="678DF0E3" w14:textId="59F5702B" w:rsidR="007D79A0" w:rsidRPr="002301B3" w:rsidRDefault="007D79A0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5.2</w:t>
      </w:r>
      <w:r w:rsidR="009B0A1E" w:rsidRPr="002301B3">
        <w:rPr>
          <w:sz w:val="22"/>
          <w:szCs w:val="22"/>
        </w:rPr>
        <w:t>.3.</w:t>
      </w:r>
      <w:r w:rsidR="009B0A1E" w:rsidRPr="002301B3">
        <w:rPr>
          <w:sz w:val="22"/>
          <w:szCs w:val="22"/>
        </w:rPr>
        <w:tab/>
      </w:r>
      <w:r w:rsidR="00E7495A" w:rsidRPr="002301B3">
        <w:rPr>
          <w:sz w:val="22"/>
          <w:szCs w:val="22"/>
        </w:rPr>
        <w:t xml:space="preserve">Передает Подрядчику </w:t>
      </w:r>
      <w:r w:rsidR="00CE0689" w:rsidRPr="002301B3">
        <w:rPr>
          <w:sz w:val="22"/>
          <w:szCs w:val="22"/>
        </w:rPr>
        <w:t xml:space="preserve">Стандарт </w:t>
      </w:r>
      <w:r w:rsidRPr="002301B3">
        <w:rPr>
          <w:sz w:val="22"/>
          <w:szCs w:val="22"/>
        </w:rPr>
        <w:t xml:space="preserve">АО «Черногорэнерго» в области промышленной и пожарной </w:t>
      </w:r>
      <w:r w:rsidRPr="00513426">
        <w:rPr>
          <w:sz w:val="22"/>
          <w:szCs w:val="22"/>
        </w:rPr>
        <w:t xml:space="preserve">безопасности, охраны </w:t>
      </w:r>
      <w:r w:rsidR="00CE0689" w:rsidRPr="00513426">
        <w:rPr>
          <w:sz w:val="22"/>
          <w:szCs w:val="22"/>
        </w:rPr>
        <w:t>труда и охраны окружающей среды по Акту приема-передачи нормативных документов Заказчика (Приложение №</w:t>
      </w:r>
      <w:r w:rsidR="00363A6B" w:rsidRPr="00513426">
        <w:rPr>
          <w:sz w:val="22"/>
          <w:szCs w:val="22"/>
        </w:rPr>
        <w:t xml:space="preserve"> </w:t>
      </w:r>
      <w:r w:rsidR="002C09D0" w:rsidRPr="00513426">
        <w:rPr>
          <w:sz w:val="22"/>
          <w:szCs w:val="22"/>
        </w:rPr>
        <w:t>5</w:t>
      </w:r>
      <w:r w:rsidR="00CE0689" w:rsidRPr="00513426">
        <w:rPr>
          <w:sz w:val="22"/>
          <w:szCs w:val="22"/>
        </w:rPr>
        <w:t xml:space="preserve"> к настоящему</w:t>
      </w:r>
      <w:r w:rsidR="00CE0689" w:rsidRPr="002301B3">
        <w:rPr>
          <w:sz w:val="22"/>
          <w:szCs w:val="22"/>
        </w:rPr>
        <w:t xml:space="preserve"> договору).</w:t>
      </w:r>
    </w:p>
    <w:p w14:paraId="4B5F12E0" w14:textId="148047E3" w:rsidR="00632974" w:rsidRPr="002301B3" w:rsidRDefault="007D79A0" w:rsidP="009B0A1E">
      <w:pPr>
        <w:pStyle w:val="20"/>
        <w:tabs>
          <w:tab w:val="left" w:pos="567"/>
        </w:tabs>
        <w:suppressAutoHyphens/>
      </w:pPr>
      <w:r w:rsidRPr="002301B3">
        <w:t>5.2.4.</w:t>
      </w:r>
      <w:r w:rsidR="009B0A1E" w:rsidRPr="002301B3">
        <w:tab/>
      </w:r>
      <w:r w:rsidR="00632974" w:rsidRPr="002301B3">
        <w:t xml:space="preserve">Перед </w:t>
      </w:r>
      <w:r w:rsidR="00363A6B" w:rsidRPr="002301B3">
        <w:t>началом производства</w:t>
      </w:r>
      <w:r w:rsidR="00632974" w:rsidRPr="002301B3">
        <w:t xml:space="preserve"> </w:t>
      </w:r>
      <w:r w:rsidR="00363A6B" w:rsidRPr="002301B3">
        <w:t>работ Заказчик</w:t>
      </w:r>
      <w:r w:rsidR="00632974" w:rsidRPr="002301B3">
        <w:t xml:space="preserve"> обеспечивает</w:t>
      </w:r>
      <w:r w:rsidR="00FA15CF" w:rsidRPr="002301B3">
        <w:t xml:space="preserve"> проведение </w:t>
      </w:r>
      <w:r w:rsidR="0085102A" w:rsidRPr="002301B3">
        <w:t xml:space="preserve">водных инструктажей по охране труда и пожарной безопасности, первичных инструктажей на рабочем месте, по охране труда и пожарной безопасности по месту производства </w:t>
      </w:r>
      <w:r w:rsidR="0085102A" w:rsidRPr="002301B3">
        <w:rPr>
          <w:color w:val="000000"/>
        </w:rPr>
        <w:t>работ на действующих объектах</w:t>
      </w:r>
      <w:r w:rsidR="00632974" w:rsidRPr="002301B3">
        <w:rPr>
          <w:color w:val="FF0000"/>
        </w:rPr>
        <w:t xml:space="preserve"> </w:t>
      </w:r>
      <w:r w:rsidR="00632974" w:rsidRPr="002301B3">
        <w:t xml:space="preserve">на основании письма со списком </w:t>
      </w:r>
      <w:r w:rsidR="00363A6B" w:rsidRPr="002301B3">
        <w:t>работников Подрядчика</w:t>
      </w:r>
      <w:r w:rsidR="00632974" w:rsidRPr="002301B3">
        <w:t xml:space="preserve">, а также оформляет наряд-допуск для производства </w:t>
      </w:r>
      <w:r w:rsidR="00363A6B" w:rsidRPr="002301B3">
        <w:t>работ Подрядчиком</w:t>
      </w:r>
      <w:r w:rsidR="00632974" w:rsidRPr="002301B3">
        <w:t xml:space="preserve"> в охранной зоне ВЛ.</w:t>
      </w:r>
    </w:p>
    <w:p w14:paraId="1963F01F" w14:textId="77777777" w:rsidR="00703596" w:rsidRPr="002301B3" w:rsidRDefault="000F032E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</w:t>
      </w:r>
      <w:r w:rsidR="00703596" w:rsidRPr="002301B3">
        <w:rPr>
          <w:sz w:val="22"/>
          <w:szCs w:val="22"/>
        </w:rPr>
        <w:t>.2.</w:t>
      </w:r>
      <w:r w:rsidR="007D79A0" w:rsidRPr="002301B3">
        <w:rPr>
          <w:sz w:val="22"/>
          <w:szCs w:val="22"/>
        </w:rPr>
        <w:t>5</w:t>
      </w:r>
      <w:r w:rsidR="009B0A1E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="00703596" w:rsidRPr="002301B3">
        <w:rPr>
          <w:sz w:val="22"/>
          <w:szCs w:val="22"/>
        </w:rPr>
        <w:t xml:space="preserve">В течение </w:t>
      </w:r>
      <w:r w:rsidRPr="002301B3">
        <w:rPr>
          <w:sz w:val="22"/>
          <w:szCs w:val="22"/>
        </w:rPr>
        <w:t>5</w:t>
      </w:r>
      <w:r w:rsidR="00690C5D" w:rsidRPr="002301B3">
        <w:rPr>
          <w:sz w:val="22"/>
          <w:szCs w:val="22"/>
        </w:rPr>
        <w:t xml:space="preserve"> </w:t>
      </w:r>
      <w:r w:rsidR="00504D75" w:rsidRPr="002301B3">
        <w:rPr>
          <w:sz w:val="22"/>
          <w:szCs w:val="22"/>
        </w:rPr>
        <w:t>(пяти)</w:t>
      </w:r>
      <w:r w:rsidR="00703596" w:rsidRPr="002301B3">
        <w:rPr>
          <w:sz w:val="22"/>
          <w:szCs w:val="22"/>
        </w:rPr>
        <w:t xml:space="preserve"> </w:t>
      </w:r>
      <w:r w:rsidR="00526EEA" w:rsidRPr="002301B3">
        <w:rPr>
          <w:sz w:val="22"/>
          <w:szCs w:val="22"/>
        </w:rPr>
        <w:t xml:space="preserve">рабочих </w:t>
      </w:r>
      <w:r w:rsidR="00703596" w:rsidRPr="002301B3">
        <w:rPr>
          <w:sz w:val="22"/>
          <w:szCs w:val="22"/>
        </w:rPr>
        <w:t>дней рассм</w:t>
      </w:r>
      <w:r w:rsidR="00526EEA" w:rsidRPr="002301B3">
        <w:rPr>
          <w:sz w:val="22"/>
          <w:szCs w:val="22"/>
        </w:rPr>
        <w:t>атривает</w:t>
      </w:r>
      <w:r w:rsidR="00C07D81" w:rsidRPr="002301B3">
        <w:rPr>
          <w:sz w:val="22"/>
          <w:szCs w:val="22"/>
        </w:rPr>
        <w:t xml:space="preserve"> замечания Подрядчика по </w:t>
      </w:r>
      <w:r w:rsidR="008F1B80" w:rsidRPr="002301B3">
        <w:rPr>
          <w:sz w:val="22"/>
          <w:szCs w:val="22"/>
        </w:rPr>
        <w:t>сметной документации</w:t>
      </w:r>
      <w:r w:rsidR="00703596" w:rsidRPr="002301B3">
        <w:rPr>
          <w:sz w:val="22"/>
          <w:szCs w:val="22"/>
        </w:rPr>
        <w:t xml:space="preserve"> и о принятых решениях сообщ</w:t>
      </w:r>
      <w:r w:rsidR="00526EEA" w:rsidRPr="002301B3">
        <w:rPr>
          <w:sz w:val="22"/>
          <w:szCs w:val="22"/>
        </w:rPr>
        <w:t>ает</w:t>
      </w:r>
      <w:r w:rsidR="00703596" w:rsidRPr="002301B3">
        <w:rPr>
          <w:sz w:val="22"/>
          <w:szCs w:val="22"/>
        </w:rPr>
        <w:t xml:space="preserve"> Подрядчику.</w:t>
      </w:r>
    </w:p>
    <w:p w14:paraId="29FF9973" w14:textId="77777777" w:rsidR="00703596" w:rsidRPr="002301B3" w:rsidRDefault="000F032E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</w:t>
      </w:r>
      <w:r w:rsidR="00703596" w:rsidRPr="002301B3">
        <w:rPr>
          <w:sz w:val="22"/>
          <w:szCs w:val="22"/>
        </w:rPr>
        <w:t>.2.</w:t>
      </w:r>
      <w:r w:rsidR="007D79A0" w:rsidRPr="002301B3">
        <w:rPr>
          <w:sz w:val="22"/>
          <w:szCs w:val="22"/>
        </w:rPr>
        <w:t>6</w:t>
      </w:r>
      <w:r w:rsidR="009B0A1E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="00703596" w:rsidRPr="002301B3">
        <w:rPr>
          <w:sz w:val="22"/>
          <w:szCs w:val="22"/>
        </w:rPr>
        <w:t>Организует работу приемочной комиссии по приемке объекта в эксплуатацию в течение 1</w:t>
      </w:r>
      <w:r w:rsidR="00526EEA" w:rsidRPr="002301B3">
        <w:rPr>
          <w:sz w:val="22"/>
          <w:szCs w:val="22"/>
        </w:rPr>
        <w:t>5</w:t>
      </w:r>
      <w:r w:rsidR="005741D1" w:rsidRPr="002301B3">
        <w:rPr>
          <w:sz w:val="22"/>
          <w:szCs w:val="22"/>
        </w:rPr>
        <w:t xml:space="preserve"> (</w:t>
      </w:r>
      <w:r w:rsidR="00526EEA" w:rsidRPr="002301B3">
        <w:rPr>
          <w:sz w:val="22"/>
          <w:szCs w:val="22"/>
        </w:rPr>
        <w:t>пятнадцати</w:t>
      </w:r>
      <w:r w:rsidR="005741D1" w:rsidRPr="002301B3">
        <w:rPr>
          <w:sz w:val="22"/>
          <w:szCs w:val="22"/>
        </w:rPr>
        <w:t>)</w:t>
      </w:r>
      <w:r w:rsidR="00703596" w:rsidRPr="002301B3">
        <w:rPr>
          <w:sz w:val="22"/>
          <w:szCs w:val="22"/>
        </w:rPr>
        <w:t xml:space="preserve"> </w:t>
      </w:r>
      <w:r w:rsidR="00526EEA" w:rsidRPr="002301B3">
        <w:rPr>
          <w:sz w:val="22"/>
          <w:szCs w:val="22"/>
        </w:rPr>
        <w:t xml:space="preserve">рабочих </w:t>
      </w:r>
      <w:r w:rsidR="00703596" w:rsidRPr="002301B3">
        <w:rPr>
          <w:sz w:val="22"/>
          <w:szCs w:val="22"/>
        </w:rPr>
        <w:t>дней с момента получения письменного уведомления от Подрядчика о готовности объекта</w:t>
      </w:r>
      <w:r w:rsidR="00CC3553" w:rsidRPr="002301B3">
        <w:rPr>
          <w:sz w:val="22"/>
          <w:szCs w:val="22"/>
        </w:rPr>
        <w:t xml:space="preserve"> и получения исполнительной документации</w:t>
      </w:r>
      <w:r w:rsidR="00E7495A" w:rsidRPr="002301B3">
        <w:rPr>
          <w:sz w:val="22"/>
          <w:szCs w:val="22"/>
        </w:rPr>
        <w:t xml:space="preserve"> в полном объеме</w:t>
      </w:r>
      <w:r w:rsidR="00703596" w:rsidRPr="002301B3">
        <w:rPr>
          <w:sz w:val="22"/>
          <w:szCs w:val="22"/>
        </w:rPr>
        <w:t>.</w:t>
      </w:r>
    </w:p>
    <w:p w14:paraId="4DAE8F7E" w14:textId="77777777" w:rsidR="00703596" w:rsidRPr="002301B3" w:rsidRDefault="000F032E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5.</w:t>
      </w:r>
      <w:r w:rsidR="00703596" w:rsidRPr="002301B3">
        <w:rPr>
          <w:sz w:val="22"/>
          <w:szCs w:val="22"/>
        </w:rPr>
        <w:t>2.</w:t>
      </w:r>
      <w:r w:rsidR="007D79A0" w:rsidRPr="002301B3">
        <w:rPr>
          <w:sz w:val="22"/>
          <w:szCs w:val="22"/>
        </w:rPr>
        <w:t>7</w:t>
      </w:r>
      <w:r w:rsidR="009B0A1E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="00703596" w:rsidRPr="002301B3">
        <w:rPr>
          <w:sz w:val="22"/>
          <w:szCs w:val="22"/>
        </w:rPr>
        <w:t>В течение 5</w:t>
      </w:r>
      <w:r w:rsidR="005741D1" w:rsidRPr="002301B3">
        <w:rPr>
          <w:sz w:val="22"/>
          <w:szCs w:val="22"/>
        </w:rPr>
        <w:t xml:space="preserve"> (пяти)</w:t>
      </w:r>
      <w:r w:rsidR="00703596" w:rsidRPr="002301B3">
        <w:rPr>
          <w:sz w:val="22"/>
          <w:szCs w:val="22"/>
        </w:rPr>
        <w:t xml:space="preserve"> рабочих дней</w:t>
      </w:r>
      <w:r w:rsidR="007D79A0" w:rsidRPr="002301B3">
        <w:rPr>
          <w:sz w:val="22"/>
          <w:szCs w:val="22"/>
        </w:rPr>
        <w:t>, следующих за датой вступления договора в силу,</w:t>
      </w:r>
      <w:r w:rsidR="00703596" w:rsidRPr="002301B3">
        <w:rPr>
          <w:sz w:val="22"/>
          <w:szCs w:val="22"/>
        </w:rPr>
        <w:t xml:space="preserve"> назнач</w:t>
      </w:r>
      <w:r w:rsidR="007D79A0" w:rsidRPr="002301B3">
        <w:rPr>
          <w:sz w:val="22"/>
          <w:szCs w:val="22"/>
        </w:rPr>
        <w:t>ает</w:t>
      </w:r>
      <w:r w:rsidR="00703596" w:rsidRPr="002301B3">
        <w:rPr>
          <w:sz w:val="22"/>
          <w:szCs w:val="22"/>
        </w:rPr>
        <w:t xml:space="preserve"> </w:t>
      </w:r>
      <w:r w:rsidR="00CC3553" w:rsidRPr="002301B3">
        <w:rPr>
          <w:sz w:val="22"/>
          <w:szCs w:val="22"/>
        </w:rPr>
        <w:t>у</w:t>
      </w:r>
      <w:r w:rsidR="00703596" w:rsidRPr="002301B3">
        <w:rPr>
          <w:sz w:val="22"/>
          <w:szCs w:val="22"/>
        </w:rPr>
        <w:t>полномоченного представителя Заказ</w:t>
      </w:r>
      <w:r w:rsidR="00E0173B" w:rsidRPr="002301B3">
        <w:rPr>
          <w:sz w:val="22"/>
          <w:szCs w:val="22"/>
        </w:rPr>
        <w:t>чика и в письменной форме сообщае</w:t>
      </w:r>
      <w:r w:rsidR="00703596" w:rsidRPr="002301B3">
        <w:rPr>
          <w:sz w:val="22"/>
          <w:szCs w:val="22"/>
        </w:rPr>
        <w:t>т об этом Подрядчику.</w:t>
      </w:r>
    </w:p>
    <w:p w14:paraId="3CC3AFE3" w14:textId="3E508224" w:rsidR="00C76E22" w:rsidRPr="002301B3" w:rsidRDefault="000F032E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</w:t>
      </w:r>
      <w:r w:rsidR="00703596" w:rsidRPr="002301B3">
        <w:rPr>
          <w:sz w:val="22"/>
          <w:szCs w:val="22"/>
        </w:rPr>
        <w:t>.2.</w:t>
      </w:r>
      <w:r w:rsidR="007D79A0" w:rsidRPr="002301B3">
        <w:rPr>
          <w:sz w:val="22"/>
          <w:szCs w:val="22"/>
        </w:rPr>
        <w:t>8</w:t>
      </w:r>
      <w:r w:rsidR="009B0A1E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="00C76E22" w:rsidRPr="002301B3">
        <w:rPr>
          <w:sz w:val="22"/>
          <w:szCs w:val="22"/>
        </w:rPr>
        <w:t>Осуществляет технический надзор за выполнением работ, используя при этом качественные критерии, заложенные в действующих нормативных документах, переч</w:t>
      </w:r>
      <w:r w:rsidR="00A11147" w:rsidRPr="002301B3">
        <w:rPr>
          <w:sz w:val="22"/>
          <w:szCs w:val="22"/>
        </w:rPr>
        <w:t>исленных в п.</w:t>
      </w:r>
      <w:r w:rsidR="00363A6B">
        <w:rPr>
          <w:sz w:val="22"/>
          <w:szCs w:val="22"/>
        </w:rPr>
        <w:t xml:space="preserve"> </w:t>
      </w:r>
      <w:r w:rsidR="00A11147" w:rsidRPr="002301B3">
        <w:rPr>
          <w:sz w:val="22"/>
          <w:szCs w:val="22"/>
        </w:rPr>
        <w:t xml:space="preserve">5.1.1. настоящего </w:t>
      </w:r>
      <w:r w:rsidR="00363A6B">
        <w:rPr>
          <w:sz w:val="22"/>
          <w:szCs w:val="22"/>
        </w:rPr>
        <w:t>Д</w:t>
      </w:r>
      <w:r w:rsidR="00C76E22" w:rsidRPr="002301B3">
        <w:rPr>
          <w:sz w:val="22"/>
          <w:szCs w:val="22"/>
        </w:rPr>
        <w:t>оговора.</w:t>
      </w:r>
    </w:p>
    <w:p w14:paraId="3A3F6C82" w14:textId="77777777" w:rsidR="00703596" w:rsidRPr="002301B3" w:rsidRDefault="000F032E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</w:t>
      </w:r>
      <w:r w:rsidR="009B0A1E" w:rsidRPr="002301B3">
        <w:rPr>
          <w:sz w:val="22"/>
          <w:szCs w:val="22"/>
        </w:rPr>
        <w:t>.2.9.</w:t>
      </w:r>
      <w:r w:rsidR="009B0A1E" w:rsidRPr="002301B3">
        <w:rPr>
          <w:sz w:val="22"/>
          <w:szCs w:val="22"/>
        </w:rPr>
        <w:tab/>
      </w:r>
      <w:r w:rsidR="007D79A0" w:rsidRPr="002301B3">
        <w:rPr>
          <w:sz w:val="22"/>
          <w:szCs w:val="22"/>
        </w:rPr>
        <w:t>С</w:t>
      </w:r>
      <w:r w:rsidR="00703596" w:rsidRPr="002301B3">
        <w:rPr>
          <w:sz w:val="22"/>
          <w:szCs w:val="22"/>
        </w:rPr>
        <w:t>овместно с Подрядчиком определяет объемы выполненных работ</w:t>
      </w:r>
      <w:r w:rsidR="00513AA3" w:rsidRPr="002301B3">
        <w:rPr>
          <w:sz w:val="22"/>
          <w:szCs w:val="22"/>
        </w:rPr>
        <w:t xml:space="preserve"> и</w:t>
      </w:r>
      <w:r w:rsidR="00C07D81" w:rsidRPr="002301B3">
        <w:rPr>
          <w:sz w:val="22"/>
          <w:szCs w:val="22"/>
        </w:rPr>
        <w:t xml:space="preserve"> закупленных</w:t>
      </w:r>
      <w:r w:rsidR="007D79A0" w:rsidRPr="002301B3">
        <w:rPr>
          <w:sz w:val="22"/>
          <w:szCs w:val="22"/>
        </w:rPr>
        <w:t xml:space="preserve"> материалов</w:t>
      </w:r>
      <w:r w:rsidR="00703596" w:rsidRPr="002301B3">
        <w:rPr>
          <w:sz w:val="22"/>
          <w:szCs w:val="22"/>
        </w:rPr>
        <w:t>.</w:t>
      </w:r>
    </w:p>
    <w:p w14:paraId="2E329749" w14:textId="6985234E" w:rsidR="00703596" w:rsidRPr="002301B3" w:rsidRDefault="000F032E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5.2.</w:t>
      </w:r>
      <w:r w:rsidR="007D79A0" w:rsidRPr="002301B3">
        <w:rPr>
          <w:sz w:val="22"/>
          <w:szCs w:val="22"/>
        </w:rPr>
        <w:t>10</w:t>
      </w:r>
      <w:r w:rsidR="009B0A1E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="00703596" w:rsidRPr="002301B3">
        <w:rPr>
          <w:sz w:val="22"/>
          <w:szCs w:val="22"/>
        </w:rPr>
        <w:t xml:space="preserve">Заказчик оставляет за собой право уменьшить </w:t>
      </w:r>
      <w:r w:rsidR="00CC3553" w:rsidRPr="002301B3">
        <w:rPr>
          <w:sz w:val="22"/>
          <w:szCs w:val="22"/>
        </w:rPr>
        <w:t xml:space="preserve">или увеличить </w:t>
      </w:r>
      <w:r w:rsidR="00703596" w:rsidRPr="002301B3">
        <w:rPr>
          <w:sz w:val="22"/>
          <w:szCs w:val="22"/>
        </w:rPr>
        <w:t xml:space="preserve">объемы работ по настоящему </w:t>
      </w:r>
      <w:r w:rsidR="00363A6B">
        <w:rPr>
          <w:sz w:val="22"/>
          <w:szCs w:val="22"/>
        </w:rPr>
        <w:t>Д</w:t>
      </w:r>
      <w:r w:rsidR="00703596" w:rsidRPr="002301B3">
        <w:rPr>
          <w:sz w:val="22"/>
          <w:szCs w:val="22"/>
        </w:rPr>
        <w:t>оговору, предупредив Подрядчика за 20</w:t>
      </w:r>
      <w:r w:rsidR="00071CDC" w:rsidRPr="002301B3">
        <w:rPr>
          <w:sz w:val="22"/>
          <w:szCs w:val="22"/>
        </w:rPr>
        <w:t xml:space="preserve"> (двадцать) </w:t>
      </w:r>
      <w:r w:rsidR="00363A6B">
        <w:rPr>
          <w:sz w:val="22"/>
          <w:szCs w:val="22"/>
        </w:rPr>
        <w:t xml:space="preserve">календарных </w:t>
      </w:r>
      <w:r w:rsidR="00CC3553" w:rsidRPr="002301B3">
        <w:rPr>
          <w:sz w:val="22"/>
          <w:szCs w:val="22"/>
        </w:rPr>
        <w:t>дней, офо</w:t>
      </w:r>
      <w:r w:rsidR="00E0173B" w:rsidRPr="002301B3">
        <w:rPr>
          <w:sz w:val="22"/>
          <w:szCs w:val="22"/>
        </w:rPr>
        <w:t>рмив соответствующие изменения Д</w:t>
      </w:r>
      <w:r w:rsidR="00CC3553" w:rsidRPr="002301B3">
        <w:rPr>
          <w:sz w:val="22"/>
          <w:szCs w:val="22"/>
        </w:rPr>
        <w:t>опол</w:t>
      </w:r>
      <w:r w:rsidR="00E0173B" w:rsidRPr="002301B3">
        <w:rPr>
          <w:sz w:val="22"/>
          <w:szCs w:val="22"/>
        </w:rPr>
        <w:t xml:space="preserve">нительным соглашением к настоящему </w:t>
      </w:r>
      <w:r w:rsidR="00363A6B">
        <w:rPr>
          <w:sz w:val="22"/>
          <w:szCs w:val="22"/>
        </w:rPr>
        <w:t>Д</w:t>
      </w:r>
      <w:r w:rsidR="00E0173B" w:rsidRPr="002301B3">
        <w:rPr>
          <w:sz w:val="22"/>
          <w:szCs w:val="22"/>
        </w:rPr>
        <w:t>оговору.</w:t>
      </w:r>
    </w:p>
    <w:p w14:paraId="65E2A01D" w14:textId="22F29C65" w:rsidR="00CF44A5" w:rsidRPr="002301B3" w:rsidRDefault="000F032E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</w:t>
      </w:r>
      <w:r w:rsidR="00703596" w:rsidRPr="002301B3">
        <w:rPr>
          <w:sz w:val="22"/>
          <w:szCs w:val="22"/>
        </w:rPr>
        <w:t>.2.1</w:t>
      </w:r>
      <w:r w:rsidR="007D79A0" w:rsidRPr="002301B3">
        <w:rPr>
          <w:sz w:val="22"/>
          <w:szCs w:val="22"/>
        </w:rPr>
        <w:t>1</w:t>
      </w:r>
      <w:r w:rsidR="009B0A1E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="00703596" w:rsidRPr="002301B3">
        <w:rPr>
          <w:sz w:val="22"/>
          <w:szCs w:val="22"/>
        </w:rPr>
        <w:t xml:space="preserve">Заказчик обязуется принять и оплатить </w:t>
      </w:r>
      <w:r w:rsidR="00AE6066">
        <w:rPr>
          <w:sz w:val="22"/>
          <w:szCs w:val="22"/>
        </w:rPr>
        <w:t xml:space="preserve">качественно и своевременно </w:t>
      </w:r>
      <w:r w:rsidR="00703596" w:rsidRPr="002301B3">
        <w:rPr>
          <w:sz w:val="22"/>
          <w:szCs w:val="22"/>
        </w:rPr>
        <w:t xml:space="preserve">выполненные Подрядчиком работы на условиях, предусмотренных настоящим </w:t>
      </w:r>
      <w:r w:rsidR="00AE6066">
        <w:rPr>
          <w:sz w:val="22"/>
          <w:szCs w:val="22"/>
        </w:rPr>
        <w:t>Д</w:t>
      </w:r>
      <w:r w:rsidR="00703596" w:rsidRPr="002301B3">
        <w:rPr>
          <w:sz w:val="22"/>
          <w:szCs w:val="22"/>
        </w:rPr>
        <w:t>оговором.</w:t>
      </w:r>
    </w:p>
    <w:p w14:paraId="42255526" w14:textId="77777777" w:rsidR="00513F47" w:rsidRPr="00931794" w:rsidRDefault="00513F47" w:rsidP="009B0A1E">
      <w:pPr>
        <w:tabs>
          <w:tab w:val="left" w:pos="567"/>
        </w:tabs>
        <w:suppressAutoHyphens/>
        <w:jc w:val="both"/>
        <w:rPr>
          <w:i/>
          <w:iCs/>
          <w:sz w:val="22"/>
          <w:szCs w:val="22"/>
        </w:rPr>
      </w:pPr>
      <w:r w:rsidRPr="002301B3">
        <w:rPr>
          <w:b/>
          <w:bCs/>
          <w:sz w:val="22"/>
          <w:szCs w:val="22"/>
        </w:rPr>
        <w:t>5.3.</w:t>
      </w:r>
      <w:bookmarkStart w:id="1" w:name="_Hlk56416347"/>
      <w:r w:rsidR="009B0A1E" w:rsidRPr="002301B3">
        <w:rPr>
          <w:b/>
          <w:bCs/>
          <w:sz w:val="22"/>
          <w:szCs w:val="22"/>
        </w:rPr>
        <w:tab/>
      </w:r>
      <w:r w:rsidR="00A11147" w:rsidRPr="00931794">
        <w:rPr>
          <w:i/>
          <w:iCs/>
          <w:sz w:val="22"/>
          <w:szCs w:val="22"/>
        </w:rPr>
        <w:t>Для целей настоящего д</w:t>
      </w:r>
      <w:r w:rsidRPr="00931794">
        <w:rPr>
          <w:i/>
          <w:iCs/>
          <w:sz w:val="22"/>
          <w:szCs w:val="22"/>
        </w:rPr>
        <w:t>оговора, в соответствии с</w:t>
      </w:r>
      <w:r w:rsidR="00EC47D8" w:rsidRPr="00931794">
        <w:rPr>
          <w:i/>
          <w:iCs/>
          <w:sz w:val="22"/>
          <w:szCs w:val="22"/>
        </w:rPr>
        <w:t>о ст</w:t>
      </w:r>
      <w:r w:rsidRPr="00931794">
        <w:rPr>
          <w:i/>
          <w:iCs/>
          <w:sz w:val="22"/>
          <w:szCs w:val="22"/>
        </w:rPr>
        <w:t>.</w:t>
      </w:r>
      <w:r w:rsidR="00BB0C3D" w:rsidRPr="00931794">
        <w:rPr>
          <w:i/>
          <w:iCs/>
          <w:sz w:val="22"/>
          <w:szCs w:val="22"/>
        </w:rPr>
        <w:t xml:space="preserve"> </w:t>
      </w:r>
      <w:r w:rsidRPr="00931794">
        <w:rPr>
          <w:i/>
          <w:iCs/>
          <w:sz w:val="22"/>
          <w:szCs w:val="22"/>
        </w:rPr>
        <w:t>431.2 ГК РФ, Стороны дают следующие заверения и гарантии:</w:t>
      </w:r>
    </w:p>
    <w:p w14:paraId="2D4059C3" w14:textId="77777777" w:rsidR="00513F47" w:rsidRPr="002301B3" w:rsidRDefault="00513F47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- каждая из Сторон должным образом учреждена, зарегистрирована и обладает правоспособностью, необход</w:t>
      </w:r>
      <w:r w:rsidR="00A11147" w:rsidRPr="002301B3">
        <w:rPr>
          <w:sz w:val="22"/>
          <w:szCs w:val="22"/>
        </w:rPr>
        <w:t>имой для заключения настоящего д</w:t>
      </w:r>
      <w:r w:rsidRPr="002301B3">
        <w:rPr>
          <w:sz w:val="22"/>
          <w:szCs w:val="22"/>
        </w:rPr>
        <w:t>оговора, уплачивает все налоги и сборы в соответствии с действующим законодательством РФ, ведет и своевременно подает в налоговые и иные государственные органы налоговую, статистическую и иную государственную отчетность в соответствии с применимым действующим законодательством РФ, а также при закл</w:t>
      </w:r>
      <w:r w:rsidR="00A11147" w:rsidRPr="002301B3">
        <w:rPr>
          <w:sz w:val="22"/>
          <w:szCs w:val="22"/>
        </w:rPr>
        <w:t>ючении и исполнении настоящего д</w:t>
      </w:r>
      <w:r w:rsidRPr="002301B3">
        <w:rPr>
          <w:sz w:val="22"/>
          <w:szCs w:val="22"/>
        </w:rPr>
        <w:t>оговора не преследует  цель неуплаты суммы налога;</w:t>
      </w:r>
    </w:p>
    <w:p w14:paraId="18C06835" w14:textId="77777777" w:rsidR="00513F47" w:rsidRPr="002301B3" w:rsidRDefault="00513F47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-  каждая из Сторон обладает всеми предусмотренными действующим законодательством Российской Федерации полномочиями (включая разрешения и лицензии), необходимыми для исполнения св</w:t>
      </w:r>
      <w:r w:rsidR="00A11147" w:rsidRPr="002301B3">
        <w:rPr>
          <w:sz w:val="22"/>
          <w:szCs w:val="22"/>
        </w:rPr>
        <w:t>оих обязательств по настоящему д</w:t>
      </w:r>
      <w:r w:rsidRPr="002301B3">
        <w:rPr>
          <w:sz w:val="22"/>
          <w:szCs w:val="22"/>
        </w:rPr>
        <w:t>оговору;</w:t>
      </w:r>
    </w:p>
    <w:p w14:paraId="286A6EFB" w14:textId="77777777" w:rsidR="00513F47" w:rsidRPr="002301B3" w:rsidRDefault="00513F47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-  Сторо</w:t>
      </w:r>
      <w:r w:rsidR="00A11147" w:rsidRPr="002301B3">
        <w:rPr>
          <w:sz w:val="22"/>
          <w:szCs w:val="22"/>
        </w:rPr>
        <w:t>нами при заключении настоящего д</w:t>
      </w:r>
      <w:r w:rsidRPr="002301B3">
        <w:rPr>
          <w:sz w:val="22"/>
          <w:szCs w:val="22"/>
        </w:rPr>
        <w:t>оговора соблюдены все требования действующего законодательства РФ и учредительных документов Сторон;</w:t>
      </w:r>
    </w:p>
    <w:p w14:paraId="16304FBB" w14:textId="77777777" w:rsidR="00513F47" w:rsidRPr="002301B3" w:rsidRDefault="00513F47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- Лица, подписываю</w:t>
      </w:r>
      <w:r w:rsidR="00A11147" w:rsidRPr="002301B3">
        <w:rPr>
          <w:sz w:val="22"/>
          <w:szCs w:val="22"/>
        </w:rPr>
        <w:t>щие от имени Стороны настоящий д</w:t>
      </w:r>
      <w:r w:rsidRPr="002301B3">
        <w:rPr>
          <w:sz w:val="22"/>
          <w:szCs w:val="22"/>
        </w:rPr>
        <w:t>оговор и любые связанные с ним документы, надлежащим образом уполномочены совершать данные действия от её имени;</w:t>
      </w:r>
    </w:p>
    <w:p w14:paraId="566F636B" w14:textId="77777777" w:rsidR="00513F47" w:rsidRPr="002301B3" w:rsidRDefault="00513F47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lastRenderedPageBreak/>
        <w:t>- ни одна из Сторон не находится в стадии реорганизации, ликвидации, наблюдения, внешнего управления, конкурсного производства, каждая Сторона подтверждает, что в настоящее время против нее не возбуждено производство по делу о несостоятельности (банкротстве), а также что против нее не предъявлено каких-либо требований и/или судебных исков, удовлетворение которых может привести к началу процедуры банкротства в отношении такой Стороны;</w:t>
      </w:r>
    </w:p>
    <w:p w14:paraId="0A45D957" w14:textId="77777777" w:rsidR="00513F47" w:rsidRPr="002301B3" w:rsidRDefault="00513F47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- каждая из Сторон имеет в своем распоряжении все технические, программные и иные средства, необходимые для надлежащего исполнения св</w:t>
      </w:r>
      <w:r w:rsidR="00A11147" w:rsidRPr="002301B3">
        <w:rPr>
          <w:sz w:val="22"/>
          <w:szCs w:val="22"/>
        </w:rPr>
        <w:t>оих обязательств по настоящему д</w:t>
      </w:r>
      <w:r w:rsidRPr="002301B3">
        <w:rPr>
          <w:sz w:val="22"/>
          <w:szCs w:val="22"/>
        </w:rPr>
        <w:t>оговору, и не существует каких-либо препятствий технического или иного характера для обмена информацией;</w:t>
      </w:r>
    </w:p>
    <w:p w14:paraId="34AF8D70" w14:textId="77777777" w:rsidR="00513F47" w:rsidRDefault="00A11147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-  при заключении настоящего д</w:t>
      </w:r>
      <w:r w:rsidR="00513F47" w:rsidRPr="002301B3">
        <w:rPr>
          <w:sz w:val="22"/>
          <w:szCs w:val="22"/>
        </w:rPr>
        <w:t>оговора ни одна из Сторон не связана какими-либо обязательствами, будь то обязательства, вытекающие из договора или закона, либо требованиями третьих лиц, препятствующими заключен</w:t>
      </w:r>
      <w:r w:rsidRPr="002301B3">
        <w:rPr>
          <w:sz w:val="22"/>
          <w:szCs w:val="22"/>
        </w:rPr>
        <w:t>ию и/или исполнению настоящего д</w:t>
      </w:r>
      <w:r w:rsidR="00513F47" w:rsidRPr="002301B3">
        <w:rPr>
          <w:sz w:val="22"/>
          <w:szCs w:val="22"/>
        </w:rPr>
        <w:t>оговора.</w:t>
      </w:r>
    </w:p>
    <w:p w14:paraId="4BB89106" w14:textId="77777777" w:rsidR="00C442EA" w:rsidRPr="00C442EA" w:rsidRDefault="00C442EA" w:rsidP="00C442EA">
      <w:pPr>
        <w:suppressAutoHyphens/>
        <w:jc w:val="both"/>
        <w:rPr>
          <w:sz w:val="22"/>
          <w:szCs w:val="22"/>
        </w:rPr>
      </w:pPr>
      <w:r w:rsidRPr="00C442EA">
        <w:rPr>
          <w:sz w:val="22"/>
          <w:szCs w:val="22"/>
        </w:rPr>
        <w:t>5.4. Подписывая настоящий договор, Подрядчик заявляет и гарантирует, что он:</w:t>
      </w:r>
    </w:p>
    <w:p w14:paraId="02A07ACF" w14:textId="77777777" w:rsidR="00C442EA" w:rsidRPr="00C442EA" w:rsidRDefault="00C442EA" w:rsidP="00C442EA">
      <w:pPr>
        <w:suppressAutoHyphens/>
        <w:jc w:val="both"/>
        <w:rPr>
          <w:sz w:val="22"/>
          <w:szCs w:val="22"/>
        </w:rPr>
      </w:pPr>
      <w:r w:rsidRPr="00C442EA">
        <w:rPr>
          <w:sz w:val="22"/>
          <w:szCs w:val="22"/>
        </w:rPr>
        <w:t>- тщательно изучил и проверил документацию и полностью ознакомлен со всеми условиями, связанными с выполнением работ, и принимает на себя все расходы, риски и трудности выполнения работ;</w:t>
      </w:r>
    </w:p>
    <w:p w14:paraId="619412B1" w14:textId="77777777" w:rsidR="00C442EA" w:rsidRPr="00C442EA" w:rsidRDefault="00C442EA" w:rsidP="00C442EA">
      <w:pPr>
        <w:suppressAutoHyphens/>
        <w:jc w:val="both"/>
        <w:rPr>
          <w:sz w:val="22"/>
          <w:szCs w:val="22"/>
        </w:rPr>
      </w:pPr>
      <w:r w:rsidRPr="00C442EA">
        <w:rPr>
          <w:sz w:val="22"/>
          <w:szCs w:val="22"/>
        </w:rPr>
        <w:t>- изучил все материалы договора и получил полную информацию по всем вопросам, которые могли бы повлиять на сроки выполнения, стоимость и качество работ;</w:t>
      </w:r>
    </w:p>
    <w:p w14:paraId="089DF2B0" w14:textId="77777777" w:rsidR="00C442EA" w:rsidRPr="00C442EA" w:rsidRDefault="00C442EA" w:rsidP="00C442EA">
      <w:pPr>
        <w:suppressAutoHyphens/>
        <w:jc w:val="both"/>
        <w:rPr>
          <w:sz w:val="22"/>
          <w:szCs w:val="22"/>
        </w:rPr>
      </w:pPr>
      <w:r w:rsidRPr="00C442EA">
        <w:rPr>
          <w:sz w:val="22"/>
          <w:szCs w:val="22"/>
        </w:rPr>
        <w:t>- никакая другая работа Подрядчика не является приоритетной в ущерб работам по настоящему договору.</w:t>
      </w:r>
    </w:p>
    <w:bookmarkEnd w:id="1"/>
    <w:p w14:paraId="4DD1C952" w14:textId="77777777" w:rsidR="00B274A4" w:rsidRPr="002301B3" w:rsidRDefault="00B274A4" w:rsidP="00C25719">
      <w:pPr>
        <w:suppressAutoHyphens/>
        <w:jc w:val="both"/>
        <w:rPr>
          <w:sz w:val="22"/>
          <w:szCs w:val="22"/>
        </w:rPr>
      </w:pPr>
    </w:p>
    <w:p w14:paraId="04251B25" w14:textId="77777777" w:rsidR="00371584" w:rsidRPr="002301B3" w:rsidRDefault="00371584" w:rsidP="00C25719">
      <w:pPr>
        <w:numPr>
          <w:ilvl w:val="0"/>
          <w:numId w:val="7"/>
        </w:numPr>
        <w:suppressAutoHyphens/>
        <w:ind w:left="0"/>
        <w:jc w:val="center"/>
        <w:rPr>
          <w:b/>
          <w:sz w:val="22"/>
          <w:szCs w:val="22"/>
        </w:rPr>
      </w:pPr>
      <w:r w:rsidRPr="002301B3">
        <w:rPr>
          <w:b/>
          <w:sz w:val="22"/>
          <w:szCs w:val="22"/>
        </w:rPr>
        <w:t>УЧЕТНАЯ ДОКУМЕНТАЦИЯ, СДАЧА-ПРИЕМКА РАБОТ</w:t>
      </w:r>
    </w:p>
    <w:p w14:paraId="64998813" w14:textId="754D46BF" w:rsidR="006F7418" w:rsidRPr="006F7418" w:rsidRDefault="006F7418" w:rsidP="006F7418">
      <w:pPr>
        <w:pStyle w:val="af5"/>
        <w:numPr>
          <w:ilvl w:val="1"/>
          <w:numId w:val="7"/>
        </w:numPr>
        <w:tabs>
          <w:tab w:val="left" w:pos="426"/>
        </w:tabs>
        <w:ind w:left="0" w:firstLine="0"/>
        <w:jc w:val="both"/>
        <w:rPr>
          <w:sz w:val="22"/>
          <w:szCs w:val="22"/>
        </w:rPr>
      </w:pPr>
      <w:r w:rsidRPr="006F7418">
        <w:rPr>
          <w:sz w:val="22"/>
          <w:szCs w:val="22"/>
        </w:rPr>
        <w:t xml:space="preserve">Оригиналы документов, в том числе первичных учетных документов, а также </w:t>
      </w:r>
      <w:r w:rsidR="00083E73">
        <w:rPr>
          <w:sz w:val="22"/>
          <w:szCs w:val="22"/>
        </w:rPr>
        <w:t xml:space="preserve">счетов, </w:t>
      </w:r>
      <w:r w:rsidRPr="006F7418">
        <w:rPr>
          <w:sz w:val="22"/>
          <w:szCs w:val="22"/>
        </w:rPr>
        <w:t>счетов-фактур/УПД, должны направляться Заказчику нарочно по адресу: ул. 2П-2, № 6, Панель 12, Западный промышленный узел, г. Нижневартовск, Ханты-Мансийский автономный округ – Югра,  Тюменская область, Российская Федерация или по почте: 628606, а/я 217, г. Нижневартовск, Ханты-Мансийский автономный округ - Югра, Тюменская область, Российская Федерация, с указанием  информации о номере, дате Договора и о контактном лице (кураторе Договора).</w:t>
      </w:r>
    </w:p>
    <w:p w14:paraId="29AF6A40" w14:textId="77777777" w:rsidR="002673F2" w:rsidRPr="002301B3" w:rsidRDefault="002673F2" w:rsidP="006F7418">
      <w:pPr>
        <w:numPr>
          <w:ilvl w:val="1"/>
          <w:numId w:val="7"/>
        </w:numPr>
        <w:tabs>
          <w:tab w:val="left" w:pos="426"/>
          <w:tab w:val="left" w:pos="567"/>
        </w:tabs>
        <w:suppressAutoHyphens/>
        <w:ind w:left="0" w:firstLine="0"/>
        <w:jc w:val="both"/>
        <w:rPr>
          <w:sz w:val="22"/>
          <w:szCs w:val="22"/>
        </w:rPr>
      </w:pPr>
      <w:r w:rsidRPr="002301B3">
        <w:rPr>
          <w:sz w:val="22"/>
          <w:szCs w:val="22"/>
        </w:rPr>
        <w:t>Первичная учетная документация включает в себя:</w:t>
      </w:r>
    </w:p>
    <w:p w14:paraId="498BD2B8" w14:textId="2131459E" w:rsidR="002673F2" w:rsidRPr="002301B3" w:rsidRDefault="002673F2" w:rsidP="006F7418">
      <w:pPr>
        <w:tabs>
          <w:tab w:val="left" w:pos="426"/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- Ак</w:t>
      </w:r>
      <w:r w:rsidR="00395237" w:rsidRPr="002301B3">
        <w:rPr>
          <w:sz w:val="22"/>
          <w:szCs w:val="22"/>
        </w:rPr>
        <w:t>т о приемке выполненных работ (Ф</w:t>
      </w:r>
      <w:r w:rsidRPr="002301B3">
        <w:rPr>
          <w:sz w:val="22"/>
          <w:szCs w:val="22"/>
        </w:rPr>
        <w:t xml:space="preserve">орма </w:t>
      </w:r>
      <w:r w:rsidR="00395237" w:rsidRPr="002301B3">
        <w:rPr>
          <w:sz w:val="22"/>
          <w:szCs w:val="22"/>
        </w:rPr>
        <w:t>№</w:t>
      </w:r>
      <w:r w:rsidR="00D173E6">
        <w:rPr>
          <w:sz w:val="22"/>
          <w:szCs w:val="22"/>
        </w:rPr>
        <w:t xml:space="preserve"> </w:t>
      </w:r>
      <w:r w:rsidRPr="002301B3">
        <w:rPr>
          <w:sz w:val="22"/>
          <w:szCs w:val="22"/>
        </w:rPr>
        <w:t>КС-2);</w:t>
      </w:r>
    </w:p>
    <w:p w14:paraId="141FC2E6" w14:textId="0E0E2072" w:rsidR="002673F2" w:rsidRDefault="002673F2" w:rsidP="006F7418">
      <w:pPr>
        <w:tabs>
          <w:tab w:val="left" w:pos="426"/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- Справка о стоимос</w:t>
      </w:r>
      <w:r w:rsidR="00395237" w:rsidRPr="002301B3">
        <w:rPr>
          <w:sz w:val="22"/>
          <w:szCs w:val="22"/>
        </w:rPr>
        <w:t>ти выполненных работ и затрат (Ф</w:t>
      </w:r>
      <w:r w:rsidRPr="002301B3">
        <w:rPr>
          <w:sz w:val="22"/>
          <w:szCs w:val="22"/>
        </w:rPr>
        <w:t xml:space="preserve">орма </w:t>
      </w:r>
      <w:r w:rsidR="00395237" w:rsidRPr="002301B3">
        <w:rPr>
          <w:sz w:val="22"/>
          <w:szCs w:val="22"/>
        </w:rPr>
        <w:t>№</w:t>
      </w:r>
      <w:r w:rsidR="00D173E6">
        <w:rPr>
          <w:sz w:val="22"/>
          <w:szCs w:val="22"/>
        </w:rPr>
        <w:t xml:space="preserve"> </w:t>
      </w:r>
      <w:r w:rsidRPr="002301B3">
        <w:rPr>
          <w:sz w:val="22"/>
          <w:szCs w:val="22"/>
        </w:rPr>
        <w:t>КС-3)</w:t>
      </w:r>
      <w:r w:rsidR="00931794">
        <w:rPr>
          <w:sz w:val="22"/>
          <w:szCs w:val="22"/>
        </w:rPr>
        <w:t>;</w:t>
      </w:r>
    </w:p>
    <w:p w14:paraId="4141A477" w14:textId="497A2042" w:rsidR="00861B7E" w:rsidRPr="00B00488" w:rsidRDefault="00861B7E" w:rsidP="00861B7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B00488">
        <w:rPr>
          <w:sz w:val="22"/>
          <w:szCs w:val="22"/>
        </w:rPr>
        <w:t>- Акт рабочей комиссии о приемке законченного ремонтом объекта (произвольная форма)</w:t>
      </w:r>
      <w:r w:rsidR="00931794">
        <w:rPr>
          <w:sz w:val="22"/>
          <w:szCs w:val="22"/>
        </w:rPr>
        <w:t>;</w:t>
      </w:r>
    </w:p>
    <w:p w14:paraId="42909F72" w14:textId="493E447B" w:rsidR="00861B7E" w:rsidRPr="00CE29CE" w:rsidRDefault="00931794" w:rsidP="006F7418">
      <w:pPr>
        <w:tabs>
          <w:tab w:val="left" w:pos="426"/>
          <w:tab w:val="left" w:pos="567"/>
        </w:tabs>
        <w:suppressAutoHyphens/>
        <w:jc w:val="both"/>
        <w:rPr>
          <w:sz w:val="22"/>
          <w:szCs w:val="22"/>
        </w:rPr>
      </w:pPr>
      <w:r w:rsidRPr="00CE29CE">
        <w:rPr>
          <w:sz w:val="22"/>
          <w:szCs w:val="22"/>
        </w:rPr>
        <w:t xml:space="preserve">- Отчет </w:t>
      </w:r>
      <w:r w:rsidR="00F745F4" w:rsidRPr="00CE29CE">
        <w:rPr>
          <w:sz w:val="23"/>
          <w:szCs w:val="23"/>
        </w:rPr>
        <w:t>об использовании давальческих материалов (при наличии).</w:t>
      </w:r>
    </w:p>
    <w:p w14:paraId="7F239F8A" w14:textId="311CFF86" w:rsidR="00D173E6" w:rsidRDefault="00F96C66" w:rsidP="006A61A2">
      <w:pPr>
        <w:numPr>
          <w:ilvl w:val="1"/>
          <w:numId w:val="7"/>
        </w:numPr>
        <w:tabs>
          <w:tab w:val="left" w:pos="426"/>
          <w:tab w:val="left" w:pos="567"/>
        </w:tabs>
        <w:suppressAutoHyphens/>
        <w:ind w:left="0" w:firstLine="0"/>
        <w:jc w:val="both"/>
        <w:rPr>
          <w:sz w:val="22"/>
          <w:szCs w:val="22"/>
        </w:rPr>
      </w:pPr>
      <w:r w:rsidRPr="00951B0A">
        <w:rPr>
          <w:sz w:val="22"/>
          <w:szCs w:val="22"/>
        </w:rPr>
        <w:t xml:space="preserve">Подрядчик </w:t>
      </w:r>
      <w:r>
        <w:rPr>
          <w:sz w:val="22"/>
          <w:szCs w:val="22"/>
        </w:rPr>
        <w:t>з</w:t>
      </w:r>
      <w:r w:rsidRPr="00F96C66">
        <w:rPr>
          <w:sz w:val="22"/>
          <w:szCs w:val="22"/>
        </w:rPr>
        <w:t xml:space="preserve">а фактически выполненный объем работ </w:t>
      </w:r>
      <w:r w:rsidR="00F40A11" w:rsidRPr="00951B0A">
        <w:rPr>
          <w:sz w:val="22"/>
          <w:szCs w:val="22"/>
        </w:rPr>
        <w:t>в отчетный период (один календарный месяц)</w:t>
      </w:r>
      <w:r w:rsidR="00344D91" w:rsidRPr="00951B0A">
        <w:rPr>
          <w:sz w:val="22"/>
          <w:szCs w:val="22"/>
        </w:rPr>
        <w:t xml:space="preserve"> предоставляет до</w:t>
      </w:r>
      <w:r w:rsidR="00EC47D8" w:rsidRPr="00951B0A">
        <w:rPr>
          <w:sz w:val="22"/>
          <w:szCs w:val="22"/>
        </w:rPr>
        <w:t xml:space="preserve"> последнего числа </w:t>
      </w:r>
      <w:r w:rsidR="0021776F" w:rsidRPr="00951B0A">
        <w:rPr>
          <w:sz w:val="22"/>
          <w:szCs w:val="22"/>
        </w:rPr>
        <w:t xml:space="preserve">отчетного </w:t>
      </w:r>
      <w:r w:rsidR="00AE46A4" w:rsidRPr="00951B0A">
        <w:rPr>
          <w:sz w:val="22"/>
          <w:szCs w:val="22"/>
        </w:rPr>
        <w:t>месяц</w:t>
      </w:r>
      <w:r w:rsidR="0021776F" w:rsidRPr="00951B0A">
        <w:rPr>
          <w:sz w:val="22"/>
          <w:szCs w:val="22"/>
        </w:rPr>
        <w:t>а</w:t>
      </w:r>
      <w:r w:rsidR="00344D91" w:rsidRPr="00951B0A">
        <w:rPr>
          <w:sz w:val="22"/>
          <w:szCs w:val="22"/>
        </w:rPr>
        <w:t xml:space="preserve"> по формам: Акт о приемке выполне</w:t>
      </w:r>
      <w:r w:rsidR="00D844F9" w:rsidRPr="00951B0A">
        <w:rPr>
          <w:sz w:val="22"/>
          <w:szCs w:val="22"/>
        </w:rPr>
        <w:t>нных работ (Ф</w:t>
      </w:r>
      <w:r w:rsidR="00E0173B" w:rsidRPr="00951B0A">
        <w:rPr>
          <w:sz w:val="22"/>
          <w:szCs w:val="22"/>
        </w:rPr>
        <w:t xml:space="preserve">орма </w:t>
      </w:r>
      <w:r w:rsidR="00D844F9" w:rsidRPr="00951B0A">
        <w:rPr>
          <w:sz w:val="22"/>
          <w:szCs w:val="22"/>
        </w:rPr>
        <w:t>№</w:t>
      </w:r>
      <w:r w:rsidR="00E0173B" w:rsidRPr="00951B0A">
        <w:rPr>
          <w:sz w:val="22"/>
          <w:szCs w:val="22"/>
        </w:rPr>
        <w:t>КС-2), справку</w:t>
      </w:r>
      <w:r w:rsidR="00344D91" w:rsidRPr="00951B0A">
        <w:rPr>
          <w:sz w:val="22"/>
          <w:szCs w:val="22"/>
        </w:rPr>
        <w:t xml:space="preserve"> о стоимос</w:t>
      </w:r>
      <w:r w:rsidR="00D844F9" w:rsidRPr="00951B0A">
        <w:rPr>
          <w:sz w:val="22"/>
          <w:szCs w:val="22"/>
        </w:rPr>
        <w:t>ти выполненных работ и затрат (Ф</w:t>
      </w:r>
      <w:r w:rsidR="00344D91" w:rsidRPr="00951B0A">
        <w:rPr>
          <w:sz w:val="22"/>
          <w:szCs w:val="22"/>
        </w:rPr>
        <w:t xml:space="preserve">орма </w:t>
      </w:r>
      <w:r w:rsidR="00D844F9" w:rsidRPr="00951B0A">
        <w:rPr>
          <w:sz w:val="22"/>
          <w:szCs w:val="22"/>
        </w:rPr>
        <w:t>№</w:t>
      </w:r>
      <w:r w:rsidR="002F3467">
        <w:rPr>
          <w:sz w:val="22"/>
          <w:szCs w:val="22"/>
        </w:rPr>
        <w:t xml:space="preserve"> </w:t>
      </w:r>
      <w:r w:rsidR="00D844F9" w:rsidRPr="00951B0A">
        <w:rPr>
          <w:sz w:val="22"/>
          <w:szCs w:val="22"/>
        </w:rPr>
        <w:t xml:space="preserve">КС-3), </w:t>
      </w:r>
      <w:r w:rsidR="003419C0">
        <w:rPr>
          <w:sz w:val="22"/>
          <w:szCs w:val="22"/>
        </w:rPr>
        <w:t xml:space="preserve">счет, </w:t>
      </w:r>
      <w:r w:rsidR="007E415C" w:rsidRPr="00951B0A">
        <w:rPr>
          <w:sz w:val="22"/>
          <w:szCs w:val="22"/>
        </w:rPr>
        <w:t>счет-фактуру/УПД,</w:t>
      </w:r>
      <w:r w:rsidR="007E415C" w:rsidRPr="007E415C">
        <w:rPr>
          <w:sz w:val="22"/>
          <w:szCs w:val="22"/>
        </w:rPr>
        <w:t xml:space="preserve"> исполнительную документацию</w:t>
      </w:r>
      <w:r w:rsidR="007E415C">
        <w:rPr>
          <w:sz w:val="22"/>
          <w:szCs w:val="22"/>
        </w:rPr>
        <w:t>.</w:t>
      </w:r>
    </w:p>
    <w:p w14:paraId="61589611" w14:textId="2A1B38FF" w:rsidR="002673F2" w:rsidRPr="002301B3" w:rsidRDefault="00344D91" w:rsidP="006F7418">
      <w:pPr>
        <w:numPr>
          <w:ilvl w:val="1"/>
          <w:numId w:val="7"/>
        </w:numPr>
        <w:tabs>
          <w:tab w:val="left" w:pos="426"/>
          <w:tab w:val="left" w:pos="567"/>
        </w:tabs>
        <w:suppressAutoHyphens/>
        <w:ind w:left="0" w:firstLine="0"/>
        <w:jc w:val="both"/>
        <w:rPr>
          <w:sz w:val="22"/>
          <w:szCs w:val="22"/>
        </w:rPr>
      </w:pPr>
      <w:r w:rsidRPr="002301B3">
        <w:rPr>
          <w:sz w:val="22"/>
          <w:szCs w:val="22"/>
        </w:rPr>
        <w:t xml:space="preserve">Подрядчик в течение 5 (пяти) рабочих дней после завершения каждого отчетного периода направляет Заказчику комплект документов, подписанных уполномоченным представителем Подрядчика и заверенные печатью Подрядчика и только с официальным сопроводительным письмом по адресу, </w:t>
      </w:r>
      <w:r w:rsidR="00A11147" w:rsidRPr="002301B3">
        <w:rPr>
          <w:sz w:val="22"/>
          <w:szCs w:val="22"/>
        </w:rPr>
        <w:t>указанному в п.</w:t>
      </w:r>
      <w:r w:rsidR="00951B0A">
        <w:rPr>
          <w:sz w:val="22"/>
          <w:szCs w:val="22"/>
        </w:rPr>
        <w:t xml:space="preserve"> </w:t>
      </w:r>
      <w:r w:rsidR="00A11147" w:rsidRPr="002301B3">
        <w:rPr>
          <w:sz w:val="22"/>
          <w:szCs w:val="22"/>
        </w:rPr>
        <w:t>6.1. настоящего д</w:t>
      </w:r>
      <w:r w:rsidRPr="002301B3">
        <w:rPr>
          <w:sz w:val="22"/>
          <w:szCs w:val="22"/>
        </w:rPr>
        <w:t>оговора.</w:t>
      </w:r>
    </w:p>
    <w:p w14:paraId="1E81FDCB" w14:textId="01965AAA" w:rsidR="00344D91" w:rsidRPr="002301B3" w:rsidRDefault="00344D91" w:rsidP="00607E99">
      <w:pPr>
        <w:numPr>
          <w:ilvl w:val="1"/>
          <w:numId w:val="7"/>
        </w:numPr>
        <w:tabs>
          <w:tab w:val="left" w:pos="567"/>
        </w:tabs>
        <w:suppressAutoHyphens/>
        <w:ind w:left="0" w:firstLine="0"/>
        <w:jc w:val="both"/>
        <w:rPr>
          <w:sz w:val="22"/>
          <w:szCs w:val="22"/>
        </w:rPr>
      </w:pPr>
      <w:r w:rsidRPr="002301B3">
        <w:rPr>
          <w:sz w:val="22"/>
          <w:szCs w:val="22"/>
        </w:rPr>
        <w:t>Заказчик в течение 5 (пяти) рабочих дней с момента получения указанного комплекта документов рассм</w:t>
      </w:r>
      <w:r w:rsidR="00951B0A">
        <w:rPr>
          <w:sz w:val="22"/>
          <w:szCs w:val="22"/>
        </w:rPr>
        <w:t xml:space="preserve">атривает </w:t>
      </w:r>
      <w:r w:rsidRPr="002301B3">
        <w:rPr>
          <w:sz w:val="22"/>
          <w:szCs w:val="22"/>
        </w:rPr>
        <w:t>их и направ</w:t>
      </w:r>
      <w:r w:rsidR="00951B0A">
        <w:rPr>
          <w:sz w:val="22"/>
          <w:szCs w:val="22"/>
        </w:rPr>
        <w:t>ляет</w:t>
      </w:r>
      <w:r w:rsidRPr="002301B3">
        <w:rPr>
          <w:sz w:val="22"/>
          <w:szCs w:val="22"/>
        </w:rPr>
        <w:t xml:space="preserve"> Подрядчику подписанный со св</w:t>
      </w:r>
      <w:r w:rsidR="00395237" w:rsidRPr="002301B3">
        <w:rPr>
          <w:sz w:val="22"/>
          <w:szCs w:val="22"/>
        </w:rPr>
        <w:t>оей стороны комплект документов</w:t>
      </w:r>
      <w:r w:rsidRPr="002301B3">
        <w:rPr>
          <w:sz w:val="22"/>
          <w:szCs w:val="22"/>
        </w:rPr>
        <w:t xml:space="preserve"> либо мотивированный отказ от их подписания с указанием необходимых доработок и разумного срока устранения дефектов/недостатков выполненных работ.</w:t>
      </w:r>
    </w:p>
    <w:p w14:paraId="7BF212A2" w14:textId="6E08C869" w:rsidR="00ED2DE0" w:rsidRPr="002301B3" w:rsidRDefault="001A2B3E" w:rsidP="00607E99">
      <w:pPr>
        <w:numPr>
          <w:ilvl w:val="1"/>
          <w:numId w:val="7"/>
        </w:numPr>
        <w:tabs>
          <w:tab w:val="left" w:pos="567"/>
        </w:tabs>
        <w:suppressAutoHyphens/>
        <w:ind w:left="0" w:firstLine="0"/>
        <w:jc w:val="both"/>
        <w:rPr>
          <w:sz w:val="22"/>
          <w:szCs w:val="22"/>
        </w:rPr>
      </w:pPr>
      <w:r w:rsidRPr="002301B3">
        <w:rPr>
          <w:sz w:val="22"/>
          <w:szCs w:val="22"/>
        </w:rPr>
        <w:t xml:space="preserve">В случае направления Заказчиком в адрес Подрядчика мотивированного отказа от подписания указанного выше комплекта документов, Подрядчик обязан осуществить все доработки в указанный Заказчиком срок и направить Заказчику новый комплект документов. </w:t>
      </w:r>
      <w:r w:rsidR="00C172DF">
        <w:rPr>
          <w:sz w:val="22"/>
          <w:szCs w:val="22"/>
        </w:rPr>
        <w:t>П</w:t>
      </w:r>
      <w:r w:rsidRPr="002301B3">
        <w:rPr>
          <w:sz w:val="22"/>
          <w:szCs w:val="22"/>
        </w:rPr>
        <w:t>ри получении от Подрядчика</w:t>
      </w:r>
      <w:r w:rsidR="00ED2DE0" w:rsidRPr="002301B3">
        <w:rPr>
          <w:sz w:val="22"/>
          <w:szCs w:val="22"/>
        </w:rPr>
        <w:t xml:space="preserve"> нового комплекта документов </w:t>
      </w:r>
      <w:r w:rsidR="00C172DF" w:rsidRPr="002301B3">
        <w:rPr>
          <w:sz w:val="22"/>
          <w:szCs w:val="22"/>
        </w:rPr>
        <w:t xml:space="preserve">Заказчик </w:t>
      </w:r>
      <w:r w:rsidR="00ED2DE0" w:rsidRPr="002301B3">
        <w:rPr>
          <w:sz w:val="22"/>
          <w:szCs w:val="22"/>
        </w:rPr>
        <w:t>рассм</w:t>
      </w:r>
      <w:r w:rsidR="00C172DF">
        <w:rPr>
          <w:sz w:val="22"/>
          <w:szCs w:val="22"/>
        </w:rPr>
        <w:t>атривает его</w:t>
      </w:r>
      <w:r w:rsidR="00ED2DE0" w:rsidRPr="002301B3">
        <w:rPr>
          <w:sz w:val="22"/>
          <w:szCs w:val="22"/>
        </w:rPr>
        <w:t>, при отсутствии замечаний подпис</w:t>
      </w:r>
      <w:r w:rsidR="00C172DF">
        <w:rPr>
          <w:sz w:val="22"/>
          <w:szCs w:val="22"/>
        </w:rPr>
        <w:t>ывает</w:t>
      </w:r>
      <w:r w:rsidR="00ED2DE0" w:rsidRPr="002301B3">
        <w:rPr>
          <w:sz w:val="22"/>
          <w:szCs w:val="22"/>
        </w:rPr>
        <w:t xml:space="preserve"> и в</w:t>
      </w:r>
      <w:r w:rsidR="00C172DF">
        <w:rPr>
          <w:sz w:val="22"/>
          <w:szCs w:val="22"/>
        </w:rPr>
        <w:t>озвращает</w:t>
      </w:r>
      <w:r w:rsidR="00ED2DE0" w:rsidRPr="002301B3">
        <w:rPr>
          <w:sz w:val="22"/>
          <w:szCs w:val="22"/>
        </w:rPr>
        <w:t xml:space="preserve"> </w:t>
      </w:r>
      <w:r w:rsidR="00E0173B" w:rsidRPr="002301B3">
        <w:rPr>
          <w:sz w:val="22"/>
          <w:szCs w:val="22"/>
        </w:rPr>
        <w:t>1 (</w:t>
      </w:r>
      <w:r w:rsidR="00ED2DE0" w:rsidRPr="002301B3">
        <w:rPr>
          <w:sz w:val="22"/>
          <w:szCs w:val="22"/>
        </w:rPr>
        <w:t>один</w:t>
      </w:r>
      <w:r w:rsidR="00E0173B" w:rsidRPr="002301B3">
        <w:rPr>
          <w:sz w:val="22"/>
          <w:szCs w:val="22"/>
        </w:rPr>
        <w:t>)</w:t>
      </w:r>
      <w:r w:rsidR="00ED2DE0" w:rsidRPr="002301B3">
        <w:rPr>
          <w:sz w:val="22"/>
          <w:szCs w:val="22"/>
        </w:rPr>
        <w:t xml:space="preserve"> экземпляр комплекта документов Подрядчику.</w:t>
      </w:r>
    </w:p>
    <w:p w14:paraId="10C1D268" w14:textId="4526B93C" w:rsidR="00ED2DE0" w:rsidRPr="002301B3" w:rsidRDefault="001250BD" w:rsidP="00B93055">
      <w:pPr>
        <w:tabs>
          <w:tab w:val="left" w:pos="426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ab/>
      </w:r>
      <w:r w:rsidR="00ED2DE0" w:rsidRPr="002301B3">
        <w:rPr>
          <w:sz w:val="22"/>
          <w:szCs w:val="22"/>
        </w:rPr>
        <w:t xml:space="preserve">Работы считаются надлежащим образом выполненными и принятыми Заказчиком с момента подписания </w:t>
      </w:r>
      <w:r w:rsidR="0021776F" w:rsidRPr="002301B3">
        <w:rPr>
          <w:sz w:val="22"/>
          <w:szCs w:val="22"/>
        </w:rPr>
        <w:t>Сторонами</w:t>
      </w:r>
      <w:r w:rsidR="00C172DF">
        <w:rPr>
          <w:sz w:val="22"/>
          <w:szCs w:val="22"/>
        </w:rPr>
        <w:t xml:space="preserve"> без замечаний </w:t>
      </w:r>
      <w:r w:rsidR="00ED2DE0" w:rsidRPr="002301B3">
        <w:rPr>
          <w:sz w:val="22"/>
          <w:szCs w:val="22"/>
        </w:rPr>
        <w:t xml:space="preserve">Акта о приемке выполненных работ </w:t>
      </w:r>
      <w:r w:rsidR="00395237" w:rsidRPr="002301B3">
        <w:rPr>
          <w:sz w:val="22"/>
          <w:szCs w:val="22"/>
        </w:rPr>
        <w:t>(Форма №КС-2)</w:t>
      </w:r>
      <w:r w:rsidR="0021776F" w:rsidRPr="002301B3">
        <w:rPr>
          <w:sz w:val="22"/>
          <w:szCs w:val="22"/>
        </w:rPr>
        <w:t>.</w:t>
      </w:r>
    </w:p>
    <w:p w14:paraId="76B19580" w14:textId="1CFB15F4" w:rsidR="001B5325" w:rsidRPr="002301B3" w:rsidRDefault="001B5325" w:rsidP="00B34866">
      <w:pPr>
        <w:numPr>
          <w:ilvl w:val="1"/>
          <w:numId w:val="7"/>
        </w:numPr>
        <w:tabs>
          <w:tab w:val="left" w:pos="426"/>
        </w:tabs>
        <w:suppressAutoHyphens/>
        <w:ind w:left="0" w:firstLine="0"/>
        <w:jc w:val="both"/>
        <w:rPr>
          <w:sz w:val="22"/>
          <w:szCs w:val="22"/>
        </w:rPr>
      </w:pPr>
      <w:r w:rsidRPr="002301B3">
        <w:rPr>
          <w:sz w:val="22"/>
          <w:szCs w:val="22"/>
        </w:rPr>
        <w:t xml:space="preserve">Для подтверждения объемов выполненных работ Подрядчик обязан предоставить вместе с документами, указанными в п. 6.2 настоящего </w:t>
      </w:r>
      <w:r w:rsidR="006A61A2">
        <w:rPr>
          <w:sz w:val="22"/>
          <w:szCs w:val="22"/>
        </w:rPr>
        <w:t>Д</w:t>
      </w:r>
      <w:r w:rsidRPr="002301B3">
        <w:rPr>
          <w:sz w:val="22"/>
          <w:szCs w:val="22"/>
        </w:rPr>
        <w:t>оговора 2 (</w:t>
      </w:r>
      <w:r w:rsidR="006A61A2">
        <w:rPr>
          <w:sz w:val="22"/>
          <w:szCs w:val="22"/>
        </w:rPr>
        <w:t>Д</w:t>
      </w:r>
      <w:r w:rsidRPr="002301B3">
        <w:rPr>
          <w:sz w:val="22"/>
          <w:szCs w:val="22"/>
        </w:rPr>
        <w:t>ва) комплекта исполнительной документации, подтверждающей предъявляемые объемы работ.</w:t>
      </w:r>
    </w:p>
    <w:p w14:paraId="35774E6A" w14:textId="3FE3C077" w:rsidR="001B5325" w:rsidRPr="00951B0A" w:rsidRDefault="001B5325" w:rsidP="004C4723">
      <w:pPr>
        <w:numPr>
          <w:ilvl w:val="1"/>
          <w:numId w:val="7"/>
        </w:numPr>
        <w:tabs>
          <w:tab w:val="left" w:pos="426"/>
        </w:tabs>
        <w:suppressAutoHyphens/>
        <w:ind w:left="0" w:firstLine="0"/>
        <w:jc w:val="both"/>
        <w:rPr>
          <w:sz w:val="22"/>
          <w:szCs w:val="22"/>
        </w:rPr>
      </w:pPr>
      <w:r w:rsidRPr="00951B0A">
        <w:rPr>
          <w:sz w:val="22"/>
          <w:szCs w:val="22"/>
        </w:rPr>
        <w:t xml:space="preserve">Приемка законченного </w:t>
      </w:r>
      <w:r w:rsidR="0021776F" w:rsidRPr="00951B0A">
        <w:rPr>
          <w:sz w:val="22"/>
          <w:szCs w:val="22"/>
        </w:rPr>
        <w:t>ремонтом</w:t>
      </w:r>
      <w:r w:rsidR="004E68CC" w:rsidRPr="00951B0A">
        <w:rPr>
          <w:sz w:val="22"/>
          <w:szCs w:val="22"/>
        </w:rPr>
        <w:t xml:space="preserve"> объекта оформляется</w:t>
      </w:r>
      <w:r w:rsidRPr="00951B0A">
        <w:rPr>
          <w:sz w:val="22"/>
          <w:szCs w:val="22"/>
        </w:rPr>
        <w:t xml:space="preserve"> Актом</w:t>
      </w:r>
      <w:r w:rsidR="000F1430" w:rsidRPr="00951B0A">
        <w:rPr>
          <w:sz w:val="22"/>
          <w:szCs w:val="22"/>
        </w:rPr>
        <w:t xml:space="preserve"> </w:t>
      </w:r>
      <w:r w:rsidR="00B34866" w:rsidRPr="00951B0A">
        <w:rPr>
          <w:sz w:val="22"/>
          <w:szCs w:val="22"/>
        </w:rPr>
        <w:t>приемки законченного ремонтом объекта (произвольная форма).</w:t>
      </w:r>
    </w:p>
    <w:p w14:paraId="3D0811F9" w14:textId="2B205C06" w:rsidR="001B5325" w:rsidRPr="00B34866" w:rsidRDefault="001B5325" w:rsidP="00B34866">
      <w:pPr>
        <w:pStyle w:val="af5"/>
        <w:numPr>
          <w:ilvl w:val="1"/>
          <w:numId w:val="7"/>
        </w:numPr>
        <w:tabs>
          <w:tab w:val="left" w:pos="426"/>
        </w:tabs>
        <w:ind w:left="0" w:firstLine="0"/>
        <w:jc w:val="both"/>
        <w:rPr>
          <w:sz w:val="22"/>
          <w:szCs w:val="22"/>
        </w:rPr>
      </w:pPr>
      <w:r w:rsidRPr="00B34866">
        <w:rPr>
          <w:sz w:val="22"/>
          <w:szCs w:val="22"/>
        </w:rPr>
        <w:t xml:space="preserve">Дата утверждения Акта </w:t>
      </w:r>
      <w:r w:rsidR="00B34866" w:rsidRPr="00B34866">
        <w:rPr>
          <w:sz w:val="22"/>
          <w:szCs w:val="22"/>
        </w:rPr>
        <w:t xml:space="preserve">приемки законченного ремонтом объекта </w:t>
      </w:r>
      <w:r w:rsidR="0021776F" w:rsidRPr="00B34866">
        <w:rPr>
          <w:sz w:val="22"/>
          <w:szCs w:val="22"/>
        </w:rPr>
        <w:t xml:space="preserve">(произвольная форма) </w:t>
      </w:r>
      <w:r w:rsidRPr="00B34866">
        <w:rPr>
          <w:sz w:val="22"/>
          <w:szCs w:val="22"/>
        </w:rPr>
        <w:t xml:space="preserve">приемочной комиссией определяет момент перехода к Заказчику обязанностей по содержанию объекта, а </w:t>
      </w:r>
      <w:r w:rsidR="000F1430" w:rsidRPr="00B34866">
        <w:rPr>
          <w:sz w:val="22"/>
          <w:szCs w:val="22"/>
        </w:rPr>
        <w:t>т</w:t>
      </w:r>
      <w:r w:rsidRPr="00B34866">
        <w:rPr>
          <w:sz w:val="22"/>
          <w:szCs w:val="22"/>
        </w:rPr>
        <w:t>акже рисков случайной гибели и/или случайного повреждения объекта.</w:t>
      </w:r>
    </w:p>
    <w:p w14:paraId="548EE233" w14:textId="77777777" w:rsidR="0058519C" w:rsidRPr="002301B3" w:rsidRDefault="0058519C" w:rsidP="00607E99">
      <w:pPr>
        <w:tabs>
          <w:tab w:val="left" w:pos="567"/>
        </w:tabs>
        <w:suppressAutoHyphens/>
        <w:rPr>
          <w:b/>
          <w:sz w:val="22"/>
          <w:szCs w:val="22"/>
        </w:rPr>
      </w:pPr>
    </w:p>
    <w:p w14:paraId="7CBD984C" w14:textId="77777777" w:rsidR="00FD72F0" w:rsidRPr="002301B3" w:rsidRDefault="00FD72F0" w:rsidP="00C25719">
      <w:pPr>
        <w:numPr>
          <w:ilvl w:val="0"/>
          <w:numId w:val="7"/>
        </w:numPr>
        <w:suppressAutoHyphens/>
        <w:ind w:left="0"/>
        <w:jc w:val="center"/>
        <w:rPr>
          <w:b/>
          <w:sz w:val="22"/>
          <w:szCs w:val="22"/>
        </w:rPr>
      </w:pPr>
      <w:r w:rsidRPr="002301B3">
        <w:rPr>
          <w:b/>
          <w:sz w:val="22"/>
          <w:szCs w:val="22"/>
        </w:rPr>
        <w:lastRenderedPageBreak/>
        <w:t>ГАРАНТИЙНЫЙ СРОК</w:t>
      </w:r>
    </w:p>
    <w:p w14:paraId="3EE31CD6" w14:textId="77777777" w:rsidR="00D91DAD" w:rsidRDefault="00FD72F0" w:rsidP="008D3B2C">
      <w:pPr>
        <w:numPr>
          <w:ilvl w:val="1"/>
          <w:numId w:val="7"/>
        </w:numPr>
        <w:tabs>
          <w:tab w:val="left" w:pos="567"/>
        </w:tabs>
        <w:suppressAutoHyphens/>
        <w:ind w:left="0" w:firstLine="0"/>
        <w:jc w:val="both"/>
        <w:rPr>
          <w:sz w:val="22"/>
          <w:szCs w:val="22"/>
        </w:rPr>
      </w:pPr>
      <w:r w:rsidRPr="00D91DAD">
        <w:rPr>
          <w:sz w:val="22"/>
          <w:szCs w:val="22"/>
        </w:rPr>
        <w:t xml:space="preserve">Продолжительность гарантийного срока для работ, выполняемых по настоящему договору, составляет </w:t>
      </w:r>
      <w:r w:rsidR="002412F4" w:rsidRPr="00D91DAD">
        <w:rPr>
          <w:sz w:val="22"/>
          <w:szCs w:val="22"/>
        </w:rPr>
        <w:t xml:space="preserve">24 (двадцать четыре) месяца с даты подписания Сторонами оформленного надлежащим образом Акта </w:t>
      </w:r>
      <w:r w:rsidR="00D91DAD" w:rsidRPr="00D91DAD">
        <w:rPr>
          <w:sz w:val="22"/>
          <w:szCs w:val="22"/>
        </w:rPr>
        <w:t xml:space="preserve">приемки законченного ремонтом объекта (произвольная форма). </w:t>
      </w:r>
    </w:p>
    <w:p w14:paraId="61C8E396" w14:textId="7331219B" w:rsidR="00FD72F0" w:rsidRPr="00D91DAD" w:rsidRDefault="00FD72F0" w:rsidP="008D3B2C">
      <w:pPr>
        <w:numPr>
          <w:ilvl w:val="1"/>
          <w:numId w:val="7"/>
        </w:numPr>
        <w:tabs>
          <w:tab w:val="left" w:pos="567"/>
        </w:tabs>
        <w:suppressAutoHyphens/>
        <w:ind w:left="0" w:firstLine="0"/>
        <w:jc w:val="both"/>
        <w:rPr>
          <w:sz w:val="22"/>
          <w:szCs w:val="22"/>
        </w:rPr>
      </w:pPr>
      <w:r w:rsidRPr="00D91DAD">
        <w:rPr>
          <w:sz w:val="22"/>
          <w:szCs w:val="22"/>
        </w:rPr>
        <w:t>Если вследствие неисполнения или ненадлежащего исполнения Подрядчиком обязательств по договору объект не может эксплуатироваться в соответствии с требованиями, предусмотренными нормативно-технической и рабочей документацией, что должно быть удостоверено соответствующим актом комиссии, эксплуатация была остановлена, то гарантийный срок продлевается на срок, равный сроку, в течение которого надлежащая эксплуатация не могла быть осуществлена.</w:t>
      </w:r>
    </w:p>
    <w:p w14:paraId="2BA0CC0F" w14:textId="77777777" w:rsidR="00610798" w:rsidRPr="002301B3" w:rsidRDefault="00610798" w:rsidP="00607E99">
      <w:pPr>
        <w:numPr>
          <w:ilvl w:val="1"/>
          <w:numId w:val="7"/>
        </w:numPr>
        <w:tabs>
          <w:tab w:val="left" w:pos="567"/>
        </w:tabs>
        <w:suppressAutoHyphens/>
        <w:ind w:left="0" w:firstLine="0"/>
        <w:jc w:val="both"/>
        <w:rPr>
          <w:sz w:val="22"/>
          <w:szCs w:val="22"/>
        </w:rPr>
      </w:pPr>
      <w:r w:rsidRPr="002301B3">
        <w:rPr>
          <w:sz w:val="22"/>
          <w:szCs w:val="22"/>
        </w:rPr>
        <w:t>Гарантия качества результата выполнения работ, а также материалов, предоставляемых Подрядчиком, предусмотренные настоящим договором, распространяется на все составляющие результаты работ, выполненных в рамках договора.</w:t>
      </w:r>
    </w:p>
    <w:p w14:paraId="52C1155E" w14:textId="77777777" w:rsidR="00900325" w:rsidRPr="002301B3" w:rsidRDefault="00610798" w:rsidP="00607E99">
      <w:pPr>
        <w:numPr>
          <w:ilvl w:val="1"/>
          <w:numId w:val="7"/>
        </w:numPr>
        <w:tabs>
          <w:tab w:val="left" w:pos="567"/>
        </w:tabs>
        <w:suppressAutoHyphens/>
        <w:ind w:left="0" w:firstLine="0"/>
        <w:jc w:val="both"/>
        <w:rPr>
          <w:sz w:val="22"/>
          <w:szCs w:val="22"/>
        </w:rPr>
      </w:pPr>
      <w:r w:rsidRPr="002301B3">
        <w:rPr>
          <w:sz w:val="22"/>
          <w:szCs w:val="22"/>
        </w:rPr>
        <w:t>Подрядчик несет ответственность за дефекты/недостатки, обнаруженные в пределах гарантийного срока, если не докажет, что они произошли вследствие нормального износа</w:t>
      </w:r>
      <w:r w:rsidR="00900325" w:rsidRPr="002301B3">
        <w:rPr>
          <w:sz w:val="22"/>
          <w:szCs w:val="22"/>
        </w:rPr>
        <w:t xml:space="preserve"> либо неправильной эксплуатации.</w:t>
      </w:r>
    </w:p>
    <w:p w14:paraId="545DA0A6" w14:textId="77777777" w:rsidR="00253E07" w:rsidRPr="002301B3" w:rsidRDefault="00253E07" w:rsidP="00607E99">
      <w:pPr>
        <w:numPr>
          <w:ilvl w:val="1"/>
          <w:numId w:val="7"/>
        </w:numPr>
        <w:tabs>
          <w:tab w:val="left" w:pos="567"/>
        </w:tabs>
        <w:suppressAutoHyphens/>
        <w:ind w:left="0" w:firstLine="0"/>
        <w:jc w:val="both"/>
        <w:rPr>
          <w:sz w:val="22"/>
          <w:szCs w:val="22"/>
        </w:rPr>
      </w:pPr>
      <w:r w:rsidRPr="002301B3">
        <w:rPr>
          <w:sz w:val="22"/>
          <w:szCs w:val="22"/>
        </w:rPr>
        <w:t>При обнаружении дефектов/недостатков в гарантийный срок Заказчик назначает комиссию для расследования причин случившегося, письменно извещает Подрядчика об обнаружении дефектов/недостатков с указанием сроков прибытия представителей Подрядчика на объект для осмотра выявленных дефектов/недостатков и подписания акта о выявленных дефектах/недостатках. В случае необоснованного неприбытия представителей Подрядчика, либо их отказа от подписания акта действительным считается акт о выявленных дефектах/недостатках, подписанный Заказчиком в одностороннем порядке. Течение срока исковой давности начинается с даты вручения указанного заявления о дефектах/недостатках непосредственно Подрядчику либо с даты отправления заявления по почте или факсу.</w:t>
      </w:r>
    </w:p>
    <w:p w14:paraId="26E8D08E" w14:textId="77777777" w:rsidR="00253E07" w:rsidRPr="002301B3" w:rsidRDefault="00253E07" w:rsidP="00607E99">
      <w:pPr>
        <w:numPr>
          <w:ilvl w:val="1"/>
          <w:numId w:val="7"/>
        </w:numPr>
        <w:tabs>
          <w:tab w:val="left" w:pos="567"/>
        </w:tabs>
        <w:suppressAutoHyphens/>
        <w:ind w:left="0" w:firstLine="0"/>
        <w:jc w:val="both"/>
        <w:rPr>
          <w:sz w:val="22"/>
          <w:szCs w:val="22"/>
        </w:rPr>
      </w:pPr>
      <w:r w:rsidRPr="002301B3">
        <w:rPr>
          <w:sz w:val="22"/>
          <w:szCs w:val="22"/>
        </w:rPr>
        <w:t xml:space="preserve">В течение гарантийного срока Подрядчик обязан по письменному требованию Заказчика, в срок, согласованный Сторонами, своими силами и за свой счет выполнить все работы по исправлению и устранению дефектов/недостатков, являющихся следствием нарушения Подрядчиком обязательств по договору, включая замену </w:t>
      </w:r>
      <w:r w:rsidR="00AE46A4" w:rsidRPr="002301B3">
        <w:rPr>
          <w:sz w:val="22"/>
          <w:szCs w:val="22"/>
        </w:rPr>
        <w:t>материалов</w:t>
      </w:r>
      <w:r w:rsidR="003F61AC" w:rsidRPr="002301B3">
        <w:rPr>
          <w:sz w:val="22"/>
          <w:szCs w:val="22"/>
        </w:rPr>
        <w:t>, обеспечение которыми возложено на Подрядчика</w:t>
      </w:r>
      <w:r w:rsidR="000E4F5A" w:rsidRPr="002301B3">
        <w:rPr>
          <w:sz w:val="22"/>
          <w:szCs w:val="22"/>
        </w:rPr>
        <w:t xml:space="preserve">, </w:t>
      </w:r>
      <w:r w:rsidR="003F61AC" w:rsidRPr="002301B3">
        <w:rPr>
          <w:sz w:val="22"/>
          <w:szCs w:val="22"/>
        </w:rPr>
        <w:t>а также, в случае необходимости, повторно выполнить отдельные виды работ.</w:t>
      </w:r>
    </w:p>
    <w:p w14:paraId="4C959FAB" w14:textId="77777777" w:rsidR="003F61AC" w:rsidRPr="002301B3" w:rsidRDefault="003F61AC" w:rsidP="00607E99">
      <w:pPr>
        <w:numPr>
          <w:ilvl w:val="1"/>
          <w:numId w:val="7"/>
        </w:numPr>
        <w:tabs>
          <w:tab w:val="left" w:pos="567"/>
        </w:tabs>
        <w:suppressAutoHyphens/>
        <w:ind w:left="0" w:firstLine="0"/>
        <w:jc w:val="both"/>
        <w:rPr>
          <w:sz w:val="22"/>
          <w:szCs w:val="22"/>
        </w:rPr>
      </w:pPr>
      <w:r w:rsidRPr="002301B3">
        <w:rPr>
          <w:sz w:val="22"/>
          <w:szCs w:val="22"/>
        </w:rPr>
        <w:t>Срок гарантии в отношении новых материалов, предоставленных взамен дефектных, начинает отсчитываться вновь с даты замены, а в случае приостановки эксплуатации объекта в связи с допущенными дефектами/недостатками – с момента возобновления эксплуатации объекта.</w:t>
      </w:r>
    </w:p>
    <w:p w14:paraId="231B32EC" w14:textId="77777777" w:rsidR="00607E99" w:rsidRPr="002301B3" w:rsidRDefault="005C1ABC" w:rsidP="00607E99">
      <w:pPr>
        <w:numPr>
          <w:ilvl w:val="1"/>
          <w:numId w:val="7"/>
        </w:numPr>
        <w:tabs>
          <w:tab w:val="left" w:pos="567"/>
        </w:tabs>
        <w:suppressAutoHyphens/>
        <w:ind w:left="0" w:firstLine="0"/>
        <w:jc w:val="both"/>
        <w:rPr>
          <w:sz w:val="22"/>
          <w:szCs w:val="22"/>
        </w:rPr>
      </w:pPr>
      <w:r w:rsidRPr="002301B3">
        <w:rPr>
          <w:sz w:val="22"/>
          <w:szCs w:val="22"/>
        </w:rPr>
        <w:t>В случае</w:t>
      </w:r>
      <w:r w:rsidR="00E0173B" w:rsidRPr="002301B3">
        <w:rPr>
          <w:sz w:val="22"/>
          <w:szCs w:val="22"/>
        </w:rPr>
        <w:t>, если П</w:t>
      </w:r>
      <w:r w:rsidRPr="002301B3">
        <w:rPr>
          <w:sz w:val="22"/>
          <w:szCs w:val="22"/>
        </w:rPr>
        <w:t>одрядчик отказывается от составления или подписания акта о выявленных дефектах/недостатках, окончательным документом по фиксированию обнаруженного дефекта/недостатка и его характера является акт, составленный в одностороннем порядке Заказчиком.</w:t>
      </w:r>
    </w:p>
    <w:p w14:paraId="657D4C5E" w14:textId="2DF9AE92" w:rsidR="005C1ABC" w:rsidRPr="002301B3" w:rsidRDefault="005C1ABC" w:rsidP="00607E99">
      <w:pPr>
        <w:numPr>
          <w:ilvl w:val="1"/>
          <w:numId w:val="7"/>
        </w:numPr>
        <w:tabs>
          <w:tab w:val="left" w:pos="567"/>
        </w:tabs>
        <w:suppressAutoHyphens/>
        <w:ind w:left="0" w:firstLine="0"/>
        <w:jc w:val="both"/>
        <w:rPr>
          <w:sz w:val="22"/>
          <w:szCs w:val="22"/>
        </w:rPr>
      </w:pPr>
      <w:r w:rsidRPr="002301B3">
        <w:rPr>
          <w:sz w:val="22"/>
          <w:szCs w:val="22"/>
        </w:rPr>
        <w:t>Если Подрядчик в течение срока, указанного в акте, не устранит дефекты/недостатки, указанные в акте, и/или не заменит некачественные материалы, то Заказчик вправе заменить материалы и устранить дефекты/недостатки собственными силами или силами других организаций. В этом случае Подрядчик обязан в течение 30 (тридцати) дней, считая с даты</w:t>
      </w:r>
      <w:r w:rsidR="00BD4B21" w:rsidRPr="002301B3">
        <w:rPr>
          <w:sz w:val="22"/>
          <w:szCs w:val="22"/>
        </w:rPr>
        <w:t xml:space="preserve"> предъявления соответствующего требования, оплатить затраты Заказчика по устранению дефектов/недостатков </w:t>
      </w:r>
      <w:r w:rsidR="006A61A2" w:rsidRPr="002301B3">
        <w:rPr>
          <w:sz w:val="22"/>
          <w:szCs w:val="22"/>
        </w:rPr>
        <w:t>на</w:t>
      </w:r>
      <w:r w:rsidR="006A61A2">
        <w:rPr>
          <w:sz w:val="22"/>
          <w:szCs w:val="22"/>
        </w:rPr>
        <w:t xml:space="preserve"> </w:t>
      </w:r>
      <w:r w:rsidR="006A61A2" w:rsidRPr="002301B3">
        <w:rPr>
          <w:sz w:val="22"/>
          <w:szCs w:val="22"/>
        </w:rPr>
        <w:t>основании,</w:t>
      </w:r>
      <w:r w:rsidR="00BD4B21" w:rsidRPr="002301B3">
        <w:rPr>
          <w:sz w:val="22"/>
          <w:szCs w:val="22"/>
        </w:rPr>
        <w:t xml:space="preserve"> представленных Заказчиком счета и калькуляции затрат.</w:t>
      </w:r>
    </w:p>
    <w:p w14:paraId="12E79AAD" w14:textId="77777777" w:rsidR="006C1A36" w:rsidRPr="006A61A2" w:rsidRDefault="006C1A36" w:rsidP="00607E99">
      <w:pPr>
        <w:numPr>
          <w:ilvl w:val="1"/>
          <w:numId w:val="7"/>
        </w:numPr>
        <w:tabs>
          <w:tab w:val="left" w:pos="567"/>
        </w:tabs>
        <w:suppressAutoHyphens/>
        <w:ind w:left="0" w:firstLine="0"/>
        <w:jc w:val="both"/>
        <w:rPr>
          <w:spacing w:val="-10"/>
          <w:sz w:val="22"/>
          <w:szCs w:val="22"/>
        </w:rPr>
      </w:pPr>
      <w:r w:rsidRPr="006A61A2">
        <w:rPr>
          <w:spacing w:val="-10"/>
          <w:sz w:val="22"/>
          <w:szCs w:val="22"/>
        </w:rPr>
        <w:t>Если отступления в работе от условий договора или иные дефекты/недостатки результатов работ не были устранены Подрядчиком в установленный Заказчиком разумны</w:t>
      </w:r>
      <w:r w:rsidR="00C07D81" w:rsidRPr="006A61A2">
        <w:rPr>
          <w:spacing w:val="-10"/>
          <w:sz w:val="22"/>
          <w:szCs w:val="22"/>
        </w:rPr>
        <w:t>й</w:t>
      </w:r>
      <w:r w:rsidRPr="006A61A2">
        <w:rPr>
          <w:spacing w:val="-10"/>
          <w:sz w:val="22"/>
          <w:szCs w:val="22"/>
        </w:rPr>
        <w:t xml:space="preserve"> срок, либо являются существенными и неустранимыми, Заказчик вправе отказаться от исполнения договора и потребовать возмещения причиненных убытков.</w:t>
      </w:r>
    </w:p>
    <w:p w14:paraId="5A25A13C" w14:textId="77777777" w:rsidR="00900325" w:rsidRPr="006A61A2" w:rsidRDefault="006C1A36" w:rsidP="00607E99">
      <w:pPr>
        <w:numPr>
          <w:ilvl w:val="1"/>
          <w:numId w:val="7"/>
        </w:numPr>
        <w:tabs>
          <w:tab w:val="left" w:pos="567"/>
        </w:tabs>
        <w:suppressAutoHyphens/>
        <w:ind w:left="0" w:firstLine="0"/>
        <w:jc w:val="both"/>
        <w:rPr>
          <w:spacing w:val="-10"/>
          <w:sz w:val="22"/>
          <w:szCs w:val="22"/>
        </w:rPr>
      </w:pPr>
      <w:r w:rsidRPr="006A61A2">
        <w:rPr>
          <w:spacing w:val="-10"/>
          <w:sz w:val="22"/>
          <w:szCs w:val="22"/>
        </w:rPr>
        <w:t>Подрядчик не несет ответственности за нарушение правил технической эксплуатации объекта в гарантийный срок.</w:t>
      </w:r>
    </w:p>
    <w:p w14:paraId="70A75216" w14:textId="77777777" w:rsidR="006C0504" w:rsidRPr="002301B3" w:rsidRDefault="006C0504" w:rsidP="00C25719">
      <w:pPr>
        <w:suppressAutoHyphens/>
        <w:jc w:val="both"/>
        <w:rPr>
          <w:sz w:val="22"/>
          <w:szCs w:val="22"/>
        </w:rPr>
      </w:pPr>
    </w:p>
    <w:p w14:paraId="5E050748" w14:textId="77777777" w:rsidR="00371584" w:rsidRPr="002301B3" w:rsidRDefault="00371584" w:rsidP="00C25719">
      <w:pPr>
        <w:numPr>
          <w:ilvl w:val="0"/>
          <w:numId w:val="7"/>
        </w:numPr>
        <w:suppressAutoHyphens/>
        <w:ind w:left="0"/>
        <w:jc w:val="center"/>
        <w:rPr>
          <w:b/>
          <w:sz w:val="22"/>
          <w:szCs w:val="22"/>
        </w:rPr>
      </w:pPr>
      <w:r w:rsidRPr="002301B3">
        <w:rPr>
          <w:b/>
          <w:sz w:val="22"/>
          <w:szCs w:val="22"/>
        </w:rPr>
        <w:t>ОТВЕТСТВЕННОСТЬ СТОРОН</w:t>
      </w:r>
    </w:p>
    <w:p w14:paraId="704CB6E0" w14:textId="6387C28B" w:rsidR="003E2DF8" w:rsidRDefault="00607E99" w:rsidP="003E2DF8">
      <w:pPr>
        <w:suppressAutoHyphens/>
        <w:jc w:val="both"/>
        <w:rPr>
          <w:sz w:val="23"/>
          <w:szCs w:val="23"/>
        </w:rPr>
      </w:pPr>
      <w:r w:rsidRPr="002301B3">
        <w:rPr>
          <w:sz w:val="22"/>
          <w:szCs w:val="22"/>
        </w:rPr>
        <w:t>8.1.</w:t>
      </w:r>
      <w:r w:rsidR="006048B5">
        <w:rPr>
          <w:sz w:val="22"/>
          <w:szCs w:val="22"/>
        </w:rPr>
        <w:t xml:space="preserve"> </w:t>
      </w:r>
      <w:r w:rsidR="002412F4" w:rsidRPr="002301B3">
        <w:rPr>
          <w:sz w:val="22"/>
          <w:szCs w:val="22"/>
        </w:rPr>
        <w:t>За невыполнение или ненадлежащее выполнение своих обязательств по договору Стороны несут ответственность в соответствии с действующим законодательством Российской Федерации</w:t>
      </w:r>
      <w:r w:rsidR="003E2DF8">
        <w:rPr>
          <w:sz w:val="22"/>
          <w:szCs w:val="22"/>
        </w:rPr>
        <w:t xml:space="preserve"> </w:t>
      </w:r>
      <w:r w:rsidR="003E2DF8">
        <w:rPr>
          <w:sz w:val="23"/>
          <w:szCs w:val="23"/>
        </w:rPr>
        <w:t>и настоящим Договором.</w:t>
      </w:r>
    </w:p>
    <w:p w14:paraId="39C793E4" w14:textId="77777777" w:rsidR="002412F4" w:rsidRPr="002301B3" w:rsidRDefault="00607E99" w:rsidP="0020756B">
      <w:pPr>
        <w:tabs>
          <w:tab w:val="left" w:pos="426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8.2.</w:t>
      </w:r>
      <w:r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>Подрядчик несет предусмотренную действующим законодательством Российской Федерации ответственность перед Заказчиком за допущенные отступления от требований, предусмотренных в рабочей д</w:t>
      </w:r>
      <w:r w:rsidR="00314196" w:rsidRPr="002301B3">
        <w:rPr>
          <w:sz w:val="22"/>
          <w:szCs w:val="22"/>
        </w:rPr>
        <w:t>окументации и обязательных для С</w:t>
      </w:r>
      <w:r w:rsidR="002412F4" w:rsidRPr="002301B3">
        <w:rPr>
          <w:sz w:val="22"/>
          <w:szCs w:val="22"/>
        </w:rPr>
        <w:t>торон нормах и правилах.</w:t>
      </w:r>
    </w:p>
    <w:p w14:paraId="3881623B" w14:textId="48C58392" w:rsidR="0021776F" w:rsidRPr="002301B3" w:rsidRDefault="00C45C49" w:rsidP="0020756B">
      <w:pPr>
        <w:tabs>
          <w:tab w:val="left" w:pos="426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8.3</w:t>
      </w:r>
      <w:r w:rsidR="00607E99" w:rsidRPr="002301B3">
        <w:rPr>
          <w:sz w:val="22"/>
          <w:szCs w:val="22"/>
        </w:rPr>
        <w:t>.</w:t>
      </w:r>
      <w:r w:rsidR="00607E99" w:rsidRPr="002301B3">
        <w:rPr>
          <w:sz w:val="22"/>
          <w:szCs w:val="22"/>
        </w:rPr>
        <w:tab/>
      </w:r>
      <w:r w:rsidR="006A61A2" w:rsidRPr="002301B3">
        <w:rPr>
          <w:sz w:val="22"/>
          <w:szCs w:val="22"/>
        </w:rPr>
        <w:t xml:space="preserve">Подрядчик несет </w:t>
      </w:r>
      <w:r w:rsidR="006A61A2">
        <w:rPr>
          <w:sz w:val="22"/>
          <w:szCs w:val="22"/>
        </w:rPr>
        <w:t>о</w:t>
      </w:r>
      <w:r w:rsidR="0021776F" w:rsidRPr="002301B3">
        <w:rPr>
          <w:sz w:val="22"/>
          <w:szCs w:val="22"/>
        </w:rPr>
        <w:t xml:space="preserve">тветственность за соблюдение требований охраны труда, охраны окружающей среды, промышленной безопасности, пожарной безопасности, санитарно-гигиенического режима на </w:t>
      </w:r>
      <w:r w:rsidR="00A9683C" w:rsidRPr="002301B3">
        <w:rPr>
          <w:sz w:val="22"/>
          <w:szCs w:val="22"/>
        </w:rPr>
        <w:t>строительной</w:t>
      </w:r>
      <w:r w:rsidR="0021776F" w:rsidRPr="002301B3">
        <w:rPr>
          <w:sz w:val="22"/>
          <w:szCs w:val="22"/>
        </w:rPr>
        <w:t xml:space="preserve"> площадке.</w:t>
      </w:r>
    </w:p>
    <w:p w14:paraId="7F64D4B1" w14:textId="4F4A6EF5" w:rsidR="0020756B" w:rsidRDefault="00BF136A" w:rsidP="0020756B">
      <w:pPr>
        <w:tabs>
          <w:tab w:val="left" w:pos="426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8.4</w:t>
      </w:r>
      <w:r w:rsidR="00607E99" w:rsidRPr="002301B3">
        <w:rPr>
          <w:sz w:val="22"/>
          <w:szCs w:val="22"/>
        </w:rPr>
        <w:t>.</w:t>
      </w:r>
      <w:r w:rsidR="00607E99" w:rsidRPr="002301B3">
        <w:rPr>
          <w:sz w:val="22"/>
          <w:szCs w:val="22"/>
        </w:rPr>
        <w:tab/>
      </w:r>
      <w:r w:rsidR="0020756B" w:rsidRPr="0020756B">
        <w:rPr>
          <w:sz w:val="22"/>
          <w:szCs w:val="22"/>
        </w:rPr>
        <w:t xml:space="preserve">Ответственность за оформление разрешения на право производства работ в охранной зоне действующих коммуникаций (со схемой с указанием в ней пересекаемых коммуникаций), акта-допуска на территорию проведения работ, наряда-допуска на проведение огневых и земляных работ, пропуска на проезд спецтехники и работников организации Подрядчика на объект возлагается на Подрядчика.                                                    </w:t>
      </w:r>
    </w:p>
    <w:p w14:paraId="56A23817" w14:textId="693FC21F" w:rsidR="002412F4" w:rsidRPr="00513426" w:rsidRDefault="0020756B" w:rsidP="0020756B">
      <w:pPr>
        <w:tabs>
          <w:tab w:val="left" w:pos="426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lastRenderedPageBreak/>
        <w:t>8.5.</w:t>
      </w:r>
      <w:r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>При нарушении наземных, подземных и воздушных коммуникаций или нанесении ущерба третьему лицу по вине Подрядчика, последний возмещает Заказчику или третьему лицу убытки, связанные с ликвидацией аварий</w:t>
      </w:r>
      <w:r w:rsidR="0087115A" w:rsidRPr="002301B3">
        <w:rPr>
          <w:sz w:val="22"/>
          <w:szCs w:val="22"/>
        </w:rPr>
        <w:t>,</w:t>
      </w:r>
      <w:r w:rsidR="002412F4" w:rsidRPr="002301B3">
        <w:rPr>
          <w:sz w:val="22"/>
          <w:szCs w:val="22"/>
        </w:rPr>
        <w:t xml:space="preserve"> или восстанавливает их собственными силами за свой счет.</w:t>
      </w:r>
    </w:p>
    <w:p w14:paraId="322F9E8F" w14:textId="630B02AB" w:rsidR="0020756B" w:rsidRPr="00513426" w:rsidRDefault="0020756B" w:rsidP="00607E99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513426">
        <w:rPr>
          <w:sz w:val="22"/>
          <w:szCs w:val="22"/>
        </w:rPr>
        <w:t>8.6.</w:t>
      </w:r>
      <w:r w:rsidR="009E2D0F" w:rsidRPr="00513426">
        <w:rPr>
          <w:sz w:val="22"/>
          <w:szCs w:val="22"/>
        </w:rPr>
        <w:t xml:space="preserve"> В случае, нарушения Подрядчиком требований, предусмотренных п. 12.4 настоящего Договора, Подрядчик уплачивает Заказчику штраф в размере 10 (десяти) процентов от стоимости настоящего Договора.</w:t>
      </w:r>
    </w:p>
    <w:p w14:paraId="3A1659E6" w14:textId="0793B89A" w:rsidR="003E2DF8" w:rsidRDefault="0020756B" w:rsidP="00607E99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513426">
        <w:rPr>
          <w:sz w:val="22"/>
          <w:szCs w:val="22"/>
        </w:rPr>
        <w:t xml:space="preserve">8.7. </w:t>
      </w:r>
      <w:r w:rsidR="009E2D0F" w:rsidRPr="00513426">
        <w:rPr>
          <w:sz w:val="22"/>
          <w:szCs w:val="22"/>
        </w:rPr>
        <w:t>В случае обнаружения на территории выполнения работ работников Подрядчика</w:t>
      </w:r>
      <w:r w:rsidR="009E2D0F" w:rsidRPr="00D70979">
        <w:rPr>
          <w:sz w:val="22"/>
          <w:szCs w:val="22"/>
        </w:rPr>
        <w:t xml:space="preserve"> (работников привлечённых им организаций) в состоянии алкогольного, наркотического или токсического опьянения; пронос (провоз, хранение), употребление алкогольной продукции или веществ, вызывающих наркотическое или токсическое опьянение; нахождение на территории выполнения работ веществ, вызывающих алкогольное, токсическое или наркотическое опьянение</w:t>
      </w:r>
      <w:r w:rsidR="009E2D0F">
        <w:rPr>
          <w:sz w:val="22"/>
          <w:szCs w:val="22"/>
        </w:rPr>
        <w:t xml:space="preserve">, </w:t>
      </w:r>
      <w:r w:rsidR="009E2D0F" w:rsidRPr="003E2DF8">
        <w:rPr>
          <w:sz w:val="22"/>
          <w:szCs w:val="22"/>
        </w:rPr>
        <w:t xml:space="preserve">Подрядчик уплачивает Заказчику штраф в размере </w:t>
      </w:r>
      <w:r w:rsidR="00C172DF">
        <w:rPr>
          <w:sz w:val="22"/>
          <w:szCs w:val="22"/>
        </w:rPr>
        <w:t>2</w:t>
      </w:r>
      <w:r w:rsidR="009E2D0F">
        <w:rPr>
          <w:sz w:val="22"/>
          <w:szCs w:val="22"/>
        </w:rPr>
        <w:t>00 000 (</w:t>
      </w:r>
      <w:r w:rsidR="00C172DF">
        <w:rPr>
          <w:sz w:val="22"/>
          <w:szCs w:val="22"/>
        </w:rPr>
        <w:t>Двести</w:t>
      </w:r>
      <w:r w:rsidR="009E2D0F">
        <w:rPr>
          <w:sz w:val="22"/>
          <w:szCs w:val="22"/>
        </w:rPr>
        <w:t xml:space="preserve"> тысяч рублей) за каждый </w:t>
      </w:r>
      <w:r w:rsidR="009E2D0F" w:rsidRPr="00D70979">
        <w:rPr>
          <w:sz w:val="22"/>
          <w:szCs w:val="22"/>
        </w:rPr>
        <w:t>такой факт. Стороны установили, что данная ответственность наступает в полном объёме для Подрядчика независимо от того, были ли выявлены указанные факты непосредственно при выполнении работ, определённых Договором</w:t>
      </w:r>
      <w:r w:rsidR="00C172DF">
        <w:rPr>
          <w:sz w:val="22"/>
          <w:szCs w:val="22"/>
        </w:rPr>
        <w:t xml:space="preserve"> или в период </w:t>
      </w:r>
      <w:proofErr w:type="spellStart"/>
      <w:r w:rsidR="00C172DF">
        <w:rPr>
          <w:sz w:val="22"/>
          <w:szCs w:val="22"/>
        </w:rPr>
        <w:t>межсменного</w:t>
      </w:r>
      <w:proofErr w:type="spellEnd"/>
      <w:r w:rsidR="00C172DF">
        <w:rPr>
          <w:sz w:val="22"/>
          <w:szCs w:val="22"/>
        </w:rPr>
        <w:t xml:space="preserve"> отдыха</w:t>
      </w:r>
      <w:r w:rsidR="009E2D0F" w:rsidRPr="00D70979">
        <w:rPr>
          <w:sz w:val="22"/>
          <w:szCs w:val="22"/>
        </w:rPr>
        <w:t xml:space="preserve"> </w:t>
      </w:r>
      <w:r w:rsidR="00C172DF">
        <w:rPr>
          <w:sz w:val="22"/>
          <w:szCs w:val="22"/>
        </w:rPr>
        <w:t xml:space="preserve">его работника </w:t>
      </w:r>
      <w:r w:rsidR="009E2D0F" w:rsidRPr="00D70979">
        <w:rPr>
          <w:sz w:val="22"/>
          <w:szCs w:val="22"/>
        </w:rPr>
        <w:t>и независимо от наступивших последствий для Заказчика, вызванных указанными нарушениями.</w:t>
      </w:r>
    </w:p>
    <w:p w14:paraId="0916E103" w14:textId="7246D296" w:rsidR="00D70979" w:rsidRPr="00D70979" w:rsidRDefault="003E2DF8" w:rsidP="00D70979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8.</w:t>
      </w:r>
      <w:r w:rsidR="0020756B">
        <w:rPr>
          <w:sz w:val="22"/>
          <w:szCs w:val="22"/>
        </w:rPr>
        <w:t>8</w:t>
      </w:r>
      <w:r w:rsidRPr="002301B3">
        <w:rPr>
          <w:sz w:val="22"/>
          <w:szCs w:val="22"/>
        </w:rPr>
        <w:t>.</w:t>
      </w:r>
      <w:r w:rsidR="009E2D0F">
        <w:rPr>
          <w:sz w:val="22"/>
          <w:szCs w:val="22"/>
        </w:rPr>
        <w:t xml:space="preserve"> При о</w:t>
      </w:r>
      <w:r w:rsidR="009E2D0F" w:rsidRPr="00D70979">
        <w:rPr>
          <w:sz w:val="22"/>
          <w:szCs w:val="22"/>
        </w:rPr>
        <w:t>тказ</w:t>
      </w:r>
      <w:r w:rsidR="009E2D0F">
        <w:rPr>
          <w:sz w:val="22"/>
          <w:szCs w:val="22"/>
        </w:rPr>
        <w:t>е работника Подрядчика</w:t>
      </w:r>
      <w:r w:rsidR="009E2D0F" w:rsidRPr="00D70979">
        <w:rPr>
          <w:sz w:val="22"/>
          <w:szCs w:val="22"/>
        </w:rPr>
        <w:t xml:space="preserve"> </w:t>
      </w:r>
      <w:r w:rsidR="009E2D0F">
        <w:rPr>
          <w:sz w:val="22"/>
          <w:szCs w:val="22"/>
        </w:rPr>
        <w:t>или лица, привлеченного Подрядчиком,</w:t>
      </w:r>
      <w:r w:rsidR="009E2D0F" w:rsidRPr="00D70979">
        <w:rPr>
          <w:sz w:val="22"/>
          <w:szCs w:val="22"/>
        </w:rPr>
        <w:t xml:space="preserve"> от прохождения освидетельствования на состояние опьянения</w:t>
      </w:r>
      <w:r w:rsidR="009E2D0F">
        <w:rPr>
          <w:sz w:val="22"/>
          <w:szCs w:val="22"/>
        </w:rPr>
        <w:t>, при выявлении фактов, указанных в п.8.</w:t>
      </w:r>
      <w:r w:rsidR="00C172DF">
        <w:rPr>
          <w:sz w:val="22"/>
          <w:szCs w:val="22"/>
        </w:rPr>
        <w:t>7</w:t>
      </w:r>
      <w:r w:rsidR="009E2D0F">
        <w:rPr>
          <w:sz w:val="22"/>
          <w:szCs w:val="22"/>
        </w:rPr>
        <w:t xml:space="preserve">. настоящего Договора, Подрядчик </w:t>
      </w:r>
      <w:r w:rsidR="009E2D0F" w:rsidRPr="003E2DF8">
        <w:rPr>
          <w:sz w:val="22"/>
          <w:szCs w:val="22"/>
        </w:rPr>
        <w:t>уплачивает Заказчику штраф</w:t>
      </w:r>
      <w:r w:rsidR="009E2D0F">
        <w:rPr>
          <w:sz w:val="22"/>
          <w:szCs w:val="22"/>
        </w:rPr>
        <w:t xml:space="preserve"> </w:t>
      </w:r>
      <w:r w:rsidR="009E2D0F" w:rsidRPr="00D70979">
        <w:rPr>
          <w:sz w:val="22"/>
          <w:szCs w:val="22"/>
        </w:rPr>
        <w:t xml:space="preserve">в размере </w:t>
      </w:r>
      <w:r w:rsidR="009E2D0F">
        <w:rPr>
          <w:sz w:val="22"/>
          <w:szCs w:val="22"/>
        </w:rPr>
        <w:t>1</w:t>
      </w:r>
      <w:r w:rsidR="009E2D0F" w:rsidRPr="00D70979">
        <w:rPr>
          <w:sz w:val="22"/>
          <w:szCs w:val="22"/>
        </w:rPr>
        <w:t>00 000 (</w:t>
      </w:r>
      <w:r w:rsidR="009E2D0F">
        <w:rPr>
          <w:sz w:val="22"/>
          <w:szCs w:val="22"/>
        </w:rPr>
        <w:t>Сто</w:t>
      </w:r>
      <w:r w:rsidR="009E2D0F" w:rsidRPr="00D70979">
        <w:rPr>
          <w:sz w:val="22"/>
          <w:szCs w:val="22"/>
        </w:rPr>
        <w:t xml:space="preserve"> тысяч) рублей.</w:t>
      </w:r>
    </w:p>
    <w:p w14:paraId="5B936419" w14:textId="19951DE9" w:rsidR="00D70979" w:rsidRDefault="00D70979" w:rsidP="00D70979">
      <w:pPr>
        <w:tabs>
          <w:tab w:val="left" w:pos="567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8.9. </w:t>
      </w:r>
      <w:r w:rsidR="009E2D0F" w:rsidRPr="002301B3">
        <w:rPr>
          <w:sz w:val="22"/>
          <w:szCs w:val="22"/>
        </w:rPr>
        <w:t>В случае, если Подрядчик нарушил сроки выполнения работ, предусмотренные настоящим договором, Подрядчик, обязан уплатить Заказчику пени в размере 0,1% (ноль целых одна десятая процента) от стоимости несвоевременно выполненных работ за каждый день просрочки.</w:t>
      </w:r>
    </w:p>
    <w:p w14:paraId="04A38F00" w14:textId="5D3A5754" w:rsidR="003E2DF8" w:rsidRPr="006A61A2" w:rsidRDefault="00D70979" w:rsidP="009E2D0F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6A61A2">
        <w:rPr>
          <w:sz w:val="22"/>
          <w:szCs w:val="22"/>
        </w:rPr>
        <w:t>8.</w:t>
      </w:r>
      <w:r>
        <w:rPr>
          <w:sz w:val="22"/>
          <w:szCs w:val="22"/>
        </w:rPr>
        <w:t>10</w:t>
      </w:r>
      <w:r w:rsidRPr="006A61A2">
        <w:rPr>
          <w:sz w:val="22"/>
          <w:szCs w:val="22"/>
        </w:rPr>
        <w:t>.</w:t>
      </w:r>
      <w:r w:rsidR="009E2D0F">
        <w:rPr>
          <w:sz w:val="22"/>
          <w:szCs w:val="22"/>
        </w:rPr>
        <w:t xml:space="preserve"> </w:t>
      </w:r>
      <w:r w:rsidR="003E2DF8" w:rsidRPr="006A61A2">
        <w:rPr>
          <w:sz w:val="22"/>
          <w:szCs w:val="22"/>
        </w:rPr>
        <w:t>Продление срока действия Договора / изменение первоначальных</w:t>
      </w:r>
      <w:r w:rsidR="00F30A49" w:rsidRPr="00F30A49">
        <w:rPr>
          <w:sz w:val="22"/>
          <w:szCs w:val="22"/>
        </w:rPr>
        <w:t xml:space="preserve"> </w:t>
      </w:r>
      <w:r w:rsidR="00F30A49" w:rsidRPr="006A61A2">
        <w:rPr>
          <w:sz w:val="22"/>
          <w:szCs w:val="22"/>
        </w:rPr>
        <w:t>сроков</w:t>
      </w:r>
      <w:r w:rsidR="003E2DF8" w:rsidRPr="006A61A2">
        <w:rPr>
          <w:sz w:val="22"/>
          <w:szCs w:val="22"/>
        </w:rPr>
        <w:t>, установленных Договором, не освобождает Подрядчика от ответственности за нарушение первоначальных сроков, установленных Договором / дополнительным соглашением, и Заказчик оставляет за собой право применить к Подрядчику неустойку и иные меры ответственности, предусмотренные Договором за нарушение сроков выполнение работ, имевшее место до даты заключения дополнительного соглашения, изменяющего первоначальные сроки выполнение работ.</w:t>
      </w:r>
    </w:p>
    <w:p w14:paraId="284EAF36" w14:textId="7DA16410" w:rsidR="002412F4" w:rsidRDefault="003E2DF8" w:rsidP="00607E99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6A61A2">
        <w:rPr>
          <w:sz w:val="22"/>
          <w:szCs w:val="22"/>
        </w:rPr>
        <w:t>8.</w:t>
      </w:r>
      <w:r w:rsidR="00BF5405">
        <w:rPr>
          <w:sz w:val="22"/>
          <w:szCs w:val="22"/>
        </w:rPr>
        <w:t>11</w:t>
      </w:r>
      <w:r w:rsidRPr="006A61A2">
        <w:rPr>
          <w:sz w:val="22"/>
          <w:szCs w:val="22"/>
        </w:rPr>
        <w:t>.</w:t>
      </w:r>
      <w:r w:rsidRPr="006A61A2">
        <w:rPr>
          <w:sz w:val="22"/>
          <w:szCs w:val="22"/>
        </w:rPr>
        <w:tab/>
      </w:r>
      <w:r w:rsidR="002412F4" w:rsidRPr="006A61A2">
        <w:rPr>
          <w:sz w:val="22"/>
          <w:szCs w:val="22"/>
        </w:rPr>
        <w:t>В случае, если Заказчик нарушил условия оплаты, предусмотренные настоящим договором, на срок</w:t>
      </w:r>
      <w:r w:rsidR="002412F4" w:rsidRPr="002301B3">
        <w:rPr>
          <w:sz w:val="22"/>
          <w:szCs w:val="22"/>
        </w:rPr>
        <w:t xml:space="preserve"> свыше 15 (пятнадцати) календарных дней, Заказчик, при условии выполнения Подрядчиком своих обязательств по договору, обязан уплатить Подрядчику пени в размере 0,1% (ноль целых одна десятая процента) от суммы задержанного/просроченного платежа за каждый день просрочки.</w:t>
      </w:r>
    </w:p>
    <w:p w14:paraId="30D89CAA" w14:textId="1D133746" w:rsidR="0020756B" w:rsidRDefault="003E2DF8" w:rsidP="00607E99">
      <w:pPr>
        <w:tabs>
          <w:tab w:val="left" w:pos="567"/>
        </w:tabs>
        <w:jc w:val="both"/>
        <w:rPr>
          <w:sz w:val="22"/>
          <w:szCs w:val="22"/>
        </w:rPr>
      </w:pPr>
      <w:r>
        <w:rPr>
          <w:sz w:val="22"/>
          <w:szCs w:val="22"/>
        </w:rPr>
        <w:t>8.</w:t>
      </w:r>
      <w:r w:rsidR="0020756B">
        <w:rPr>
          <w:sz w:val="22"/>
          <w:szCs w:val="22"/>
        </w:rPr>
        <w:t>1</w:t>
      </w:r>
      <w:r w:rsidR="00BF5405">
        <w:rPr>
          <w:sz w:val="22"/>
          <w:szCs w:val="22"/>
        </w:rPr>
        <w:t>2</w:t>
      </w:r>
      <w:r>
        <w:rPr>
          <w:sz w:val="22"/>
          <w:szCs w:val="22"/>
        </w:rPr>
        <w:t xml:space="preserve">. </w:t>
      </w:r>
      <w:r w:rsidR="0020756B" w:rsidRPr="0020756B">
        <w:rPr>
          <w:sz w:val="22"/>
          <w:szCs w:val="22"/>
        </w:rPr>
        <w:t>Неустойка начисляется за каждый день просрочки исполнения обязательства, предусмотренного настоящим договором, начиная со дня, следующего после дня истечения, установленного настоящим договором срока исполнения обязательства до фактического исполнения договорного обязательства.</w:t>
      </w:r>
    </w:p>
    <w:p w14:paraId="5889300F" w14:textId="7019D8B3" w:rsidR="002412F4" w:rsidRPr="002301B3" w:rsidRDefault="005540EB" w:rsidP="00607E99">
      <w:pPr>
        <w:tabs>
          <w:tab w:val="left" w:pos="567"/>
        </w:tabs>
        <w:jc w:val="both"/>
        <w:rPr>
          <w:sz w:val="22"/>
          <w:szCs w:val="22"/>
        </w:rPr>
      </w:pPr>
      <w:r w:rsidRPr="002301B3">
        <w:rPr>
          <w:sz w:val="22"/>
          <w:szCs w:val="22"/>
        </w:rPr>
        <w:t>8.</w:t>
      </w:r>
      <w:r>
        <w:rPr>
          <w:sz w:val="22"/>
          <w:szCs w:val="22"/>
        </w:rPr>
        <w:t>1</w:t>
      </w:r>
      <w:r w:rsidR="00BF5405">
        <w:rPr>
          <w:sz w:val="22"/>
          <w:szCs w:val="22"/>
        </w:rPr>
        <w:t>3</w:t>
      </w:r>
      <w:r w:rsidRPr="002301B3">
        <w:rPr>
          <w:sz w:val="22"/>
          <w:szCs w:val="22"/>
        </w:rPr>
        <w:t>.</w:t>
      </w:r>
      <w:r w:rsidR="00406513">
        <w:rPr>
          <w:sz w:val="22"/>
          <w:szCs w:val="22"/>
        </w:rPr>
        <w:t xml:space="preserve"> </w:t>
      </w:r>
      <w:r w:rsidR="002412F4" w:rsidRPr="002301B3">
        <w:rPr>
          <w:sz w:val="22"/>
          <w:szCs w:val="22"/>
        </w:rPr>
        <w:t>Оплата неустойки (пени, штрафа) и иных санкций, предусмотренных настоящим договором, производится Подрядчиком в течение 30 (тридцати) календарных дней на основании предъявленного требования (претензии) и с даты предъявления такого требования (претензии).</w:t>
      </w:r>
    </w:p>
    <w:p w14:paraId="22058E63" w14:textId="3D5BA3CF" w:rsidR="002412F4" w:rsidRPr="002301B3" w:rsidRDefault="005540EB" w:rsidP="00607E99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8.</w:t>
      </w:r>
      <w:r>
        <w:rPr>
          <w:sz w:val="22"/>
          <w:szCs w:val="22"/>
        </w:rPr>
        <w:t>1</w:t>
      </w:r>
      <w:r w:rsidR="00BF5405">
        <w:rPr>
          <w:sz w:val="22"/>
          <w:szCs w:val="22"/>
        </w:rPr>
        <w:t>4</w:t>
      </w:r>
      <w:r w:rsidRPr="002301B3">
        <w:rPr>
          <w:sz w:val="22"/>
          <w:szCs w:val="22"/>
        </w:rPr>
        <w:t>.</w:t>
      </w:r>
      <w:r w:rsidR="00607E99"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 xml:space="preserve">Стороны договорились, что во всех случаях установления неустойки в процентах от стоимости договора/работ, неустойка рассчитывается </w:t>
      </w:r>
      <w:r w:rsidR="002452BD">
        <w:rPr>
          <w:sz w:val="22"/>
          <w:szCs w:val="22"/>
        </w:rPr>
        <w:t>с учетом</w:t>
      </w:r>
      <w:r w:rsidR="002412F4" w:rsidRPr="002301B3">
        <w:rPr>
          <w:sz w:val="22"/>
          <w:szCs w:val="22"/>
        </w:rPr>
        <w:t xml:space="preserve"> НДС.</w:t>
      </w:r>
    </w:p>
    <w:p w14:paraId="4A3424C3" w14:textId="7269667F" w:rsidR="002412F4" w:rsidRPr="002301B3" w:rsidRDefault="005540EB" w:rsidP="00607E99">
      <w:pPr>
        <w:pStyle w:val="a6"/>
        <w:tabs>
          <w:tab w:val="left" w:pos="567"/>
        </w:tabs>
        <w:jc w:val="both"/>
        <w:rPr>
          <w:bCs/>
          <w:sz w:val="22"/>
          <w:szCs w:val="22"/>
        </w:rPr>
      </w:pPr>
      <w:r w:rsidRPr="002301B3">
        <w:rPr>
          <w:bCs/>
          <w:sz w:val="22"/>
          <w:szCs w:val="22"/>
        </w:rPr>
        <w:t>8.1</w:t>
      </w:r>
      <w:r w:rsidR="00BF5405">
        <w:rPr>
          <w:bCs/>
          <w:sz w:val="22"/>
          <w:szCs w:val="22"/>
        </w:rPr>
        <w:t>5</w:t>
      </w:r>
      <w:r w:rsidRPr="002301B3">
        <w:rPr>
          <w:bCs/>
          <w:sz w:val="22"/>
          <w:szCs w:val="22"/>
        </w:rPr>
        <w:t>.</w:t>
      </w:r>
      <w:r w:rsidRPr="002301B3">
        <w:rPr>
          <w:bCs/>
          <w:sz w:val="22"/>
          <w:szCs w:val="22"/>
        </w:rPr>
        <w:tab/>
      </w:r>
      <w:r w:rsidR="00607E99" w:rsidRPr="002301B3">
        <w:rPr>
          <w:sz w:val="22"/>
          <w:szCs w:val="22"/>
        </w:rPr>
        <w:tab/>
      </w:r>
      <w:r w:rsidR="002412F4" w:rsidRPr="002301B3">
        <w:rPr>
          <w:bCs/>
          <w:sz w:val="22"/>
          <w:szCs w:val="22"/>
        </w:rPr>
        <w:t>Уплата штрафных санкций не освобождает Стороны от исполнения обязательств или от устранения нарушений по настоящему договору.</w:t>
      </w:r>
    </w:p>
    <w:p w14:paraId="4D731A8A" w14:textId="74A5C8AA" w:rsidR="002412F4" w:rsidRPr="002301B3" w:rsidRDefault="005540EB" w:rsidP="00607E99">
      <w:pPr>
        <w:pStyle w:val="a6"/>
        <w:tabs>
          <w:tab w:val="left" w:pos="567"/>
        </w:tabs>
        <w:jc w:val="both"/>
        <w:rPr>
          <w:bCs/>
          <w:sz w:val="22"/>
          <w:szCs w:val="22"/>
        </w:rPr>
      </w:pPr>
      <w:r w:rsidRPr="002301B3">
        <w:rPr>
          <w:sz w:val="22"/>
          <w:szCs w:val="22"/>
        </w:rPr>
        <w:t>8.1</w:t>
      </w:r>
      <w:r w:rsidR="00BF5405">
        <w:rPr>
          <w:sz w:val="22"/>
          <w:szCs w:val="22"/>
        </w:rPr>
        <w:t>6</w:t>
      </w:r>
      <w:r w:rsidRPr="002301B3">
        <w:rPr>
          <w:sz w:val="22"/>
          <w:szCs w:val="22"/>
        </w:rPr>
        <w:t>.</w:t>
      </w:r>
      <w:r w:rsidR="00406513">
        <w:rPr>
          <w:sz w:val="22"/>
          <w:szCs w:val="22"/>
        </w:rPr>
        <w:t xml:space="preserve"> </w:t>
      </w:r>
      <w:r w:rsidR="002412F4" w:rsidRPr="002301B3">
        <w:rPr>
          <w:sz w:val="22"/>
          <w:szCs w:val="22"/>
        </w:rPr>
        <w:t>Стороны вправе не предъявлять штрафы, пени и иные санкции, предусмотре</w:t>
      </w:r>
      <w:r w:rsidR="00A11147" w:rsidRPr="002301B3">
        <w:rPr>
          <w:sz w:val="22"/>
          <w:szCs w:val="22"/>
        </w:rPr>
        <w:t>нные условиями настоящего д</w:t>
      </w:r>
      <w:r w:rsidR="002412F4" w:rsidRPr="002301B3">
        <w:rPr>
          <w:sz w:val="22"/>
          <w:szCs w:val="22"/>
        </w:rPr>
        <w:t xml:space="preserve">оговора. </w:t>
      </w:r>
    </w:p>
    <w:p w14:paraId="53CE07D5" w14:textId="5FA35B52" w:rsidR="00B93055" w:rsidRPr="002301B3" w:rsidRDefault="005540EB" w:rsidP="00607E99">
      <w:pPr>
        <w:tabs>
          <w:tab w:val="left" w:pos="567"/>
        </w:tabs>
        <w:jc w:val="both"/>
        <w:rPr>
          <w:sz w:val="22"/>
          <w:szCs w:val="22"/>
        </w:rPr>
      </w:pPr>
      <w:r w:rsidRPr="003E2DF8">
        <w:rPr>
          <w:sz w:val="22"/>
          <w:szCs w:val="22"/>
        </w:rPr>
        <w:t>8.1</w:t>
      </w:r>
      <w:r w:rsidR="00BF5405">
        <w:rPr>
          <w:sz w:val="22"/>
          <w:szCs w:val="22"/>
        </w:rPr>
        <w:t>7</w:t>
      </w:r>
      <w:r w:rsidRPr="003E2DF8">
        <w:rPr>
          <w:sz w:val="22"/>
          <w:szCs w:val="22"/>
        </w:rPr>
        <w:t>.</w:t>
      </w:r>
      <w:r w:rsidR="00607E99"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>В случае предъявления Заказчику штрафных санкций государственными инспектирующими органами, вызванными действиями (бездействиями) Подрядчика, Подрядчик полностью компенсирует Заказчику понесенные убытки, включая предъявленные ему суммы штрафных санкций.</w:t>
      </w:r>
      <w:r w:rsidR="00A11147" w:rsidRPr="002301B3">
        <w:rPr>
          <w:sz w:val="22"/>
          <w:szCs w:val="22"/>
        </w:rPr>
        <w:t xml:space="preserve"> </w:t>
      </w:r>
    </w:p>
    <w:p w14:paraId="383F3C4E" w14:textId="44744176" w:rsidR="003E2DF8" w:rsidRDefault="005540EB" w:rsidP="00B93055">
      <w:pPr>
        <w:tabs>
          <w:tab w:val="left" w:pos="426"/>
        </w:tabs>
        <w:jc w:val="both"/>
        <w:rPr>
          <w:sz w:val="22"/>
          <w:szCs w:val="22"/>
        </w:rPr>
      </w:pPr>
      <w:r w:rsidRPr="00F30A49">
        <w:rPr>
          <w:sz w:val="22"/>
          <w:szCs w:val="22"/>
        </w:rPr>
        <w:t>8.1</w:t>
      </w:r>
      <w:r w:rsidR="00BF5405">
        <w:rPr>
          <w:sz w:val="22"/>
          <w:szCs w:val="22"/>
        </w:rPr>
        <w:t>8</w:t>
      </w:r>
      <w:r w:rsidRPr="00F30A49">
        <w:rPr>
          <w:sz w:val="22"/>
          <w:szCs w:val="22"/>
        </w:rPr>
        <w:t xml:space="preserve">. </w:t>
      </w:r>
      <w:r w:rsidR="003E2DF8" w:rsidRPr="003E2DF8">
        <w:rPr>
          <w:sz w:val="22"/>
          <w:szCs w:val="22"/>
        </w:rPr>
        <w:t>Подрядчик гарантирует освобождение Заказчика от всех претензий, требований, судебных исков и т.п. со стороны третьих лиц, которые могут возникнуть вследствие невыполнения или ненадлежащего выполнения Подрядчиком своих обязательств по Договору, а в случае возникновения таковых, примет на себя оплату убытков, издержек и расходов, возникших у третьей стороны.</w:t>
      </w:r>
    </w:p>
    <w:p w14:paraId="220F5F35" w14:textId="0FA87C08" w:rsidR="00210A22" w:rsidRPr="002301B3" w:rsidRDefault="00A11147" w:rsidP="00B93055">
      <w:pPr>
        <w:tabs>
          <w:tab w:val="left" w:pos="426"/>
        </w:tabs>
        <w:jc w:val="both"/>
        <w:rPr>
          <w:sz w:val="22"/>
          <w:szCs w:val="22"/>
        </w:rPr>
      </w:pPr>
      <w:r w:rsidRPr="00F30A49">
        <w:rPr>
          <w:sz w:val="22"/>
          <w:szCs w:val="22"/>
        </w:rPr>
        <w:t xml:space="preserve">Все </w:t>
      </w:r>
      <w:r w:rsidR="00210A22" w:rsidRPr="00513426">
        <w:rPr>
          <w:sz w:val="22"/>
          <w:szCs w:val="22"/>
        </w:rPr>
        <w:t>преду</w:t>
      </w:r>
      <w:r w:rsidRPr="00513426">
        <w:rPr>
          <w:sz w:val="22"/>
          <w:szCs w:val="22"/>
        </w:rPr>
        <w:t>смотре</w:t>
      </w:r>
      <w:r w:rsidR="00B93055" w:rsidRPr="00513426">
        <w:rPr>
          <w:sz w:val="22"/>
          <w:szCs w:val="22"/>
        </w:rPr>
        <w:t xml:space="preserve">нные </w:t>
      </w:r>
      <w:r w:rsidRPr="00513426">
        <w:rPr>
          <w:sz w:val="22"/>
          <w:szCs w:val="22"/>
        </w:rPr>
        <w:t>п. 5.1.3</w:t>
      </w:r>
      <w:r w:rsidR="00513426" w:rsidRPr="00513426">
        <w:rPr>
          <w:sz w:val="22"/>
          <w:szCs w:val="22"/>
        </w:rPr>
        <w:t>7</w:t>
      </w:r>
      <w:r w:rsidRPr="00513426">
        <w:rPr>
          <w:sz w:val="22"/>
          <w:szCs w:val="22"/>
        </w:rPr>
        <w:t xml:space="preserve">, </w:t>
      </w:r>
      <w:r w:rsidR="00210A22" w:rsidRPr="00513426">
        <w:rPr>
          <w:sz w:val="22"/>
          <w:szCs w:val="22"/>
        </w:rPr>
        <w:t>п.</w:t>
      </w:r>
      <w:r w:rsidR="00B93055" w:rsidRPr="00513426">
        <w:rPr>
          <w:sz w:val="22"/>
          <w:szCs w:val="22"/>
        </w:rPr>
        <w:t xml:space="preserve"> </w:t>
      </w:r>
      <w:r w:rsidR="00210A22" w:rsidRPr="00513426">
        <w:rPr>
          <w:sz w:val="22"/>
          <w:szCs w:val="22"/>
        </w:rPr>
        <w:t>5.3</w:t>
      </w:r>
      <w:r w:rsidRPr="00513426">
        <w:rPr>
          <w:sz w:val="22"/>
          <w:szCs w:val="22"/>
        </w:rPr>
        <w:t>.,</w:t>
      </w:r>
      <w:r w:rsidRPr="00F30A49">
        <w:rPr>
          <w:sz w:val="22"/>
          <w:szCs w:val="22"/>
        </w:rPr>
        <w:t xml:space="preserve"> настоящего договора заверения</w:t>
      </w:r>
      <w:r w:rsidR="00210A22" w:rsidRPr="00F30A49">
        <w:rPr>
          <w:sz w:val="22"/>
          <w:szCs w:val="22"/>
        </w:rPr>
        <w:t xml:space="preserve"> об обстоятельствах имеют</w:t>
      </w:r>
      <w:r w:rsidR="00210A22" w:rsidRPr="002301B3">
        <w:rPr>
          <w:sz w:val="22"/>
          <w:szCs w:val="22"/>
        </w:rPr>
        <w:t xml:space="preserve"> существен</w:t>
      </w:r>
      <w:r w:rsidRPr="002301B3">
        <w:rPr>
          <w:sz w:val="22"/>
          <w:szCs w:val="22"/>
        </w:rPr>
        <w:t>ное значение</w:t>
      </w:r>
      <w:r w:rsidR="00210A22" w:rsidRPr="002301B3">
        <w:rPr>
          <w:sz w:val="22"/>
          <w:szCs w:val="22"/>
        </w:rPr>
        <w:t xml:space="preserve"> для Заказчика.</w:t>
      </w:r>
    </w:p>
    <w:p w14:paraId="42C42C27" w14:textId="11F5286F" w:rsidR="00210A22" w:rsidRPr="002301B3" w:rsidRDefault="005540EB" w:rsidP="00B93055">
      <w:pPr>
        <w:tabs>
          <w:tab w:val="left" w:pos="426"/>
        </w:tabs>
        <w:jc w:val="both"/>
        <w:rPr>
          <w:sz w:val="22"/>
          <w:szCs w:val="22"/>
        </w:rPr>
      </w:pPr>
      <w:r w:rsidRPr="00F30A49">
        <w:rPr>
          <w:sz w:val="22"/>
          <w:szCs w:val="22"/>
        </w:rPr>
        <w:t>8.1</w:t>
      </w:r>
      <w:r w:rsidR="00BF5405">
        <w:rPr>
          <w:sz w:val="22"/>
          <w:szCs w:val="22"/>
        </w:rPr>
        <w:t>9</w:t>
      </w:r>
      <w:r w:rsidRPr="00F30A49">
        <w:rPr>
          <w:sz w:val="22"/>
          <w:szCs w:val="22"/>
        </w:rPr>
        <w:t xml:space="preserve">. </w:t>
      </w:r>
      <w:r w:rsidR="00210A22" w:rsidRPr="002301B3">
        <w:rPr>
          <w:sz w:val="22"/>
          <w:szCs w:val="22"/>
        </w:rPr>
        <w:t>При недостоверности заверений об обстоятельствах и при  ненадлежащем исполнении Подрядчиком требования за</w:t>
      </w:r>
      <w:r w:rsidR="00A11147" w:rsidRPr="002301B3">
        <w:rPr>
          <w:sz w:val="22"/>
          <w:szCs w:val="22"/>
        </w:rPr>
        <w:t>конодательства РФ и настоящего д</w:t>
      </w:r>
      <w:r w:rsidR="00210A22" w:rsidRPr="002301B3">
        <w:rPr>
          <w:sz w:val="22"/>
          <w:szCs w:val="22"/>
        </w:rPr>
        <w:t>оговора, в том 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 Подрядчик обязан в полном объеме возместить Заказчику причиненные убытки, в том числе возникшие в результате отказа налоговыми органами Заказчику в возмещении причитающихся ему сумм налогов, доначисления налоговыми органами налогов, начисления пеней, наложения штрафов.</w:t>
      </w:r>
    </w:p>
    <w:p w14:paraId="7ADE9AF9" w14:textId="5322B41D" w:rsidR="00210A22" w:rsidRPr="00F30A49" w:rsidRDefault="00210A22" w:rsidP="003E2DF8">
      <w:pPr>
        <w:tabs>
          <w:tab w:val="left" w:pos="426"/>
        </w:tabs>
        <w:jc w:val="both"/>
        <w:rPr>
          <w:sz w:val="22"/>
          <w:szCs w:val="22"/>
        </w:rPr>
      </w:pPr>
      <w:r w:rsidRPr="002301B3">
        <w:rPr>
          <w:sz w:val="22"/>
          <w:szCs w:val="22"/>
        </w:rPr>
        <w:lastRenderedPageBreak/>
        <w:t xml:space="preserve">Убытки подлежат возмещению Подрядчиком в течение 30 (тридцати) календарных дней с даты </w:t>
      </w:r>
      <w:r w:rsidR="003E2DF8">
        <w:rPr>
          <w:sz w:val="22"/>
          <w:szCs w:val="22"/>
        </w:rPr>
        <w:t>п</w:t>
      </w:r>
      <w:r w:rsidRPr="002301B3">
        <w:rPr>
          <w:sz w:val="22"/>
          <w:szCs w:val="22"/>
        </w:rPr>
        <w:t xml:space="preserve">олучения </w:t>
      </w:r>
      <w:r w:rsidRPr="00F30A49">
        <w:rPr>
          <w:sz w:val="22"/>
          <w:szCs w:val="22"/>
        </w:rPr>
        <w:t>Подрядчиком соответствующего требования Заказчика.</w:t>
      </w:r>
    </w:p>
    <w:p w14:paraId="6FBCA87D" w14:textId="180803A3" w:rsidR="00F1094C" w:rsidRPr="00F30A49" w:rsidRDefault="00F1094C" w:rsidP="00F1094C">
      <w:pPr>
        <w:suppressAutoHyphens/>
        <w:jc w:val="both"/>
        <w:rPr>
          <w:sz w:val="22"/>
          <w:szCs w:val="22"/>
        </w:rPr>
      </w:pPr>
      <w:r w:rsidRPr="00F30A49">
        <w:rPr>
          <w:sz w:val="22"/>
          <w:szCs w:val="22"/>
        </w:rPr>
        <w:t>8.</w:t>
      </w:r>
      <w:r w:rsidR="00BF5405">
        <w:rPr>
          <w:sz w:val="22"/>
          <w:szCs w:val="22"/>
        </w:rPr>
        <w:t>20</w:t>
      </w:r>
      <w:r w:rsidRPr="00F30A49">
        <w:rPr>
          <w:sz w:val="22"/>
          <w:szCs w:val="22"/>
        </w:rPr>
        <w:t>. Если при оказании услуг по настоящему Договору Заказчик понесет убытки в результате нарушения Подрядчиком Договора или применимого законодательства, данные убытки подлежат возмещению в полном объеме сверх неустойки в соответствии с абзацем 2 части 1 статьи 394 ГК РФ.</w:t>
      </w:r>
    </w:p>
    <w:p w14:paraId="3398BBE5" w14:textId="0364E5CD" w:rsidR="00F1094C" w:rsidRPr="00F30A49" w:rsidRDefault="00F1094C" w:rsidP="00F1094C">
      <w:pPr>
        <w:suppressAutoHyphens/>
        <w:jc w:val="both"/>
        <w:rPr>
          <w:sz w:val="22"/>
          <w:szCs w:val="22"/>
        </w:rPr>
      </w:pPr>
      <w:r w:rsidRPr="00F30A49">
        <w:rPr>
          <w:sz w:val="22"/>
          <w:szCs w:val="22"/>
        </w:rPr>
        <w:t>8.</w:t>
      </w:r>
      <w:r w:rsidR="00BF5405">
        <w:rPr>
          <w:sz w:val="22"/>
          <w:szCs w:val="22"/>
        </w:rPr>
        <w:t>21</w:t>
      </w:r>
      <w:r w:rsidRPr="00F30A49">
        <w:rPr>
          <w:sz w:val="22"/>
          <w:szCs w:val="22"/>
        </w:rPr>
        <w:t>. Стороны должны соблюдать строгую конфиденциальность в отношении информации, не разглашать, не копировать, не воспроизводить и не передавать информацию любому третьему лицу, не использовать информацию в целях, отличных от предусмотренных настоящим договором.</w:t>
      </w:r>
    </w:p>
    <w:p w14:paraId="056D1D08" w14:textId="77777777" w:rsidR="00F1094C" w:rsidRPr="00F30A49" w:rsidRDefault="00F1094C" w:rsidP="00F1094C">
      <w:pPr>
        <w:suppressAutoHyphens/>
        <w:jc w:val="both"/>
        <w:rPr>
          <w:sz w:val="22"/>
          <w:szCs w:val="22"/>
        </w:rPr>
      </w:pPr>
      <w:r w:rsidRPr="00F30A49">
        <w:rPr>
          <w:sz w:val="22"/>
          <w:szCs w:val="22"/>
        </w:rPr>
        <w:t>Ограничения по конфиденциальности не распространяются на общедоступную информацию, а также в случае предоставления Сторонами информации по запросу уполномоченных органов или при необходимости предоставления информации в соответствии с действующим законодательством Российской Федерации.</w:t>
      </w:r>
    </w:p>
    <w:p w14:paraId="28C39638" w14:textId="77777777" w:rsidR="002412F4" w:rsidRPr="002301B3" w:rsidRDefault="002412F4" w:rsidP="00C25719">
      <w:pPr>
        <w:jc w:val="both"/>
        <w:rPr>
          <w:sz w:val="22"/>
          <w:szCs w:val="22"/>
        </w:rPr>
      </w:pPr>
    </w:p>
    <w:p w14:paraId="72669E22" w14:textId="77777777" w:rsidR="002412F4" w:rsidRPr="002301B3" w:rsidRDefault="00C25719" w:rsidP="00C25719">
      <w:pPr>
        <w:suppressAutoHyphens/>
        <w:ind w:left="720"/>
        <w:jc w:val="center"/>
        <w:rPr>
          <w:b/>
          <w:sz w:val="22"/>
          <w:szCs w:val="22"/>
        </w:rPr>
      </w:pPr>
      <w:r w:rsidRPr="002301B3">
        <w:rPr>
          <w:b/>
          <w:sz w:val="22"/>
          <w:szCs w:val="22"/>
        </w:rPr>
        <w:t xml:space="preserve">9. </w:t>
      </w:r>
      <w:r w:rsidR="002412F4" w:rsidRPr="002301B3">
        <w:rPr>
          <w:b/>
          <w:sz w:val="22"/>
          <w:szCs w:val="22"/>
        </w:rPr>
        <w:t>ОБСТОЯТЕЛЬСТВА НЕПРЕОДОЛИМОЙ СИЛЫ</w:t>
      </w:r>
    </w:p>
    <w:p w14:paraId="65CD7C9B" w14:textId="7D888BB8" w:rsidR="002412F4" w:rsidRPr="002301B3" w:rsidRDefault="00607E99" w:rsidP="00607E99">
      <w:pPr>
        <w:pStyle w:val="a6"/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9.1.</w:t>
      </w:r>
      <w:r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(форс-мажорных обстоятельств), возникших после заключения договора в результате событий чрезвычайного характера, которые Стороны не могли ни предвидеть, ни предотвратить разумными мерами.</w:t>
      </w:r>
    </w:p>
    <w:p w14:paraId="173222B3" w14:textId="77777777" w:rsidR="002412F4" w:rsidRPr="002301B3" w:rsidRDefault="00607E99" w:rsidP="00607E99">
      <w:pPr>
        <w:pStyle w:val="a6"/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9.2.</w:t>
      </w:r>
      <w:r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>К обстоятельствам  непреодолимой силы относятся  события, на которые ни одна из Сторон не может оказывать влияние и за возникновение которых не несет ответственности, как-то стихийные бедствия, пожары не по вине Сторон, природные катаклизмы, забастовки (за исключением забастовок работников Сторон), наводнения, взрывы, обледенения, военные действия любого характера (как объявленные, так и необъявленные), мятежи, задержки перевозчиков, вызванные авариями или неблагоприятными погодными условиями, эмбарго, катастрофы, ограничения, налагаемые государственными органами, если эти обстоятельства непосредственно повлияли на исполнение настоящего договора.</w:t>
      </w:r>
    </w:p>
    <w:p w14:paraId="7969DF14" w14:textId="77777777" w:rsidR="002412F4" w:rsidRPr="002301B3" w:rsidRDefault="00607E99" w:rsidP="00607E99">
      <w:pPr>
        <w:pStyle w:val="a6"/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9.3.</w:t>
      </w:r>
      <w:r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 xml:space="preserve">При наступлении обстоятельств непреодолимой силы Сторона, ссылающаяся на них, в течение 30 (тридцати) календарных дней, уведомляет другую Сторону с предоставлением подтверждающих документов.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  </w:t>
      </w:r>
    </w:p>
    <w:p w14:paraId="6D9FE8FD" w14:textId="77777777" w:rsidR="002412F4" w:rsidRPr="002301B3" w:rsidRDefault="00607E99" w:rsidP="00607E99">
      <w:pPr>
        <w:pStyle w:val="a6"/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9.4.</w:t>
      </w:r>
      <w:r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>Срок выполнения обязательств, при наступлении форс-мажорных обстоятельств отодвигается по согласованию Сторон соразмерно времени действия форс-мажора и его последствий.</w:t>
      </w:r>
    </w:p>
    <w:p w14:paraId="2ABA3350" w14:textId="415E2688" w:rsidR="002412F4" w:rsidRPr="002301B3" w:rsidRDefault="00607E99" w:rsidP="00607E99">
      <w:pPr>
        <w:pStyle w:val="a6"/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9.5.</w:t>
      </w:r>
      <w:r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 xml:space="preserve">Если форс-мажорные обстоятельства продолжаются более </w:t>
      </w:r>
      <w:r w:rsidR="002452BD">
        <w:rPr>
          <w:sz w:val="22"/>
          <w:szCs w:val="22"/>
        </w:rPr>
        <w:t>2</w:t>
      </w:r>
      <w:r w:rsidR="002412F4" w:rsidRPr="002301B3">
        <w:rPr>
          <w:sz w:val="22"/>
          <w:szCs w:val="22"/>
        </w:rPr>
        <w:t xml:space="preserve"> (</w:t>
      </w:r>
      <w:r w:rsidR="002452BD">
        <w:rPr>
          <w:sz w:val="22"/>
          <w:szCs w:val="22"/>
        </w:rPr>
        <w:t>двух</w:t>
      </w:r>
      <w:r w:rsidR="002412F4" w:rsidRPr="002301B3">
        <w:rPr>
          <w:sz w:val="22"/>
          <w:szCs w:val="22"/>
        </w:rPr>
        <w:t>) месяцев, Стороны принимают решение о целесообразности дальнейшего действия договора и настоящий договор может быть расторгнут по письменному заявлению любой из Сторон.</w:t>
      </w:r>
    </w:p>
    <w:p w14:paraId="444F5236" w14:textId="77777777" w:rsidR="002412F4" w:rsidRPr="002301B3" w:rsidRDefault="00607E99" w:rsidP="00607E99">
      <w:pPr>
        <w:pStyle w:val="a6"/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9.6.</w:t>
      </w:r>
      <w:r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>Несмотря на наступление форс-мажорных обстоятельств, перед прекращением настоящего договора, вследствие форс-мажорных обстоятельств Стороны осуществляют окончательные взаиморасчеты.</w:t>
      </w:r>
    </w:p>
    <w:p w14:paraId="7DD86D56" w14:textId="201548E3" w:rsidR="002452BD" w:rsidRPr="002301B3" w:rsidRDefault="00607E99" w:rsidP="00607E99">
      <w:pPr>
        <w:pStyle w:val="a6"/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9.7.</w:t>
      </w:r>
      <w:r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>После того, как форс-мажорное обстоятельство перестает препятствовать выполнению настоящего договора, Сторона, заявившая о наступлении такого обстоятельства, обязана уведомить другую Сторону в письменном виде о том, каким образом данное форс-мажорное обстоятельство изменило ход выполнения настоящего договора.</w:t>
      </w:r>
      <w:r w:rsidR="002452BD" w:rsidRPr="002452BD">
        <w:t xml:space="preserve"> </w:t>
      </w:r>
      <w:r w:rsidR="002452BD" w:rsidRPr="002452BD">
        <w:rPr>
          <w:sz w:val="22"/>
          <w:szCs w:val="22"/>
        </w:rPr>
        <w:t>Не уведомление, а также не предоставление пояснений и подтверждающих документов, лишает сторону права на освобождение от ответственности за неисполнение обязательств вследствие наступления указанных обстоятельств.</w:t>
      </w:r>
    </w:p>
    <w:p w14:paraId="6FE94B4D" w14:textId="77777777" w:rsidR="002412F4" w:rsidRPr="00145BD2" w:rsidRDefault="002412F4" w:rsidP="00C25719">
      <w:pPr>
        <w:pStyle w:val="a6"/>
        <w:suppressAutoHyphens/>
        <w:rPr>
          <w:b/>
          <w:sz w:val="12"/>
          <w:szCs w:val="12"/>
        </w:rPr>
      </w:pPr>
    </w:p>
    <w:p w14:paraId="63FAA97A" w14:textId="77777777" w:rsidR="002412F4" w:rsidRPr="002301B3" w:rsidRDefault="002412F4" w:rsidP="00C25719">
      <w:pPr>
        <w:pStyle w:val="a6"/>
        <w:suppressAutoHyphens/>
        <w:ind w:firstLine="720"/>
        <w:jc w:val="center"/>
        <w:rPr>
          <w:b/>
          <w:sz w:val="22"/>
          <w:szCs w:val="22"/>
        </w:rPr>
      </w:pPr>
      <w:r w:rsidRPr="002301B3">
        <w:rPr>
          <w:b/>
          <w:sz w:val="22"/>
          <w:szCs w:val="22"/>
        </w:rPr>
        <w:t>10. ПОРЯДОК РАЗРЕШЕНИЯ СПОРОВ.</w:t>
      </w:r>
    </w:p>
    <w:p w14:paraId="2244ABBA" w14:textId="77777777" w:rsidR="002412F4" w:rsidRPr="002301B3" w:rsidRDefault="002412F4" w:rsidP="00C25719">
      <w:pPr>
        <w:pStyle w:val="a6"/>
        <w:suppressAutoHyphens/>
        <w:ind w:firstLine="720"/>
        <w:jc w:val="center"/>
        <w:rPr>
          <w:b/>
          <w:sz w:val="22"/>
          <w:szCs w:val="22"/>
        </w:rPr>
      </w:pPr>
      <w:r w:rsidRPr="002301B3">
        <w:rPr>
          <w:b/>
          <w:sz w:val="22"/>
          <w:szCs w:val="22"/>
        </w:rPr>
        <w:t>ПОРЯДОК ИЗМЕНЕНИЯ, РАСТОРЖЕНИЯ ДОГОВОРА</w:t>
      </w:r>
    </w:p>
    <w:p w14:paraId="3F7CC275" w14:textId="292C7CEC" w:rsidR="002412F4" w:rsidRPr="002301B3" w:rsidRDefault="002412F4" w:rsidP="00B93055">
      <w:pPr>
        <w:tabs>
          <w:tab w:val="left" w:pos="567"/>
        </w:tabs>
        <w:jc w:val="both"/>
        <w:rPr>
          <w:sz w:val="22"/>
          <w:szCs w:val="22"/>
        </w:rPr>
      </w:pPr>
      <w:r w:rsidRPr="002301B3">
        <w:rPr>
          <w:noProof/>
          <w:sz w:val="22"/>
          <w:szCs w:val="22"/>
        </w:rPr>
        <w:t>10.1.</w:t>
      </w:r>
      <w:r w:rsidR="00B93055" w:rsidRPr="002301B3">
        <w:rPr>
          <w:sz w:val="22"/>
          <w:szCs w:val="22"/>
        </w:rPr>
        <w:tab/>
      </w:r>
      <w:r w:rsidRPr="002301B3">
        <w:rPr>
          <w:sz w:val="22"/>
          <w:szCs w:val="22"/>
        </w:rPr>
        <w:t>Все споры и разногласия, и требова</w:t>
      </w:r>
      <w:r w:rsidR="00A11147" w:rsidRPr="002301B3">
        <w:rPr>
          <w:sz w:val="22"/>
          <w:szCs w:val="22"/>
        </w:rPr>
        <w:t>ния, возникающие из настоящего д</w:t>
      </w:r>
      <w:r w:rsidRPr="002301B3">
        <w:rPr>
          <w:sz w:val="22"/>
          <w:szCs w:val="22"/>
        </w:rPr>
        <w:t>оговора или в связи  с ним, в том числе связанные с его заключением, изменением, исполнением, нарушением, прекращением, расторжением или действительностью, разрешаются путем взаимного урегулирования в претензионном порядке, срок ответа на претензию – 15 (пятнадцать) календарных дней с даты ее получения. При неурегулировании спора в претензионном порядке, спор передается на рассмотрение в Арбитражный суд Ханты-Мансийского автономного округа – Югры.</w:t>
      </w:r>
    </w:p>
    <w:p w14:paraId="303CCBB6" w14:textId="77777777" w:rsidR="002412F4" w:rsidRPr="002301B3" w:rsidRDefault="00B93055" w:rsidP="00B93055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10.2.</w:t>
      </w:r>
      <w:r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>Заказчик вправе отказаться от исполнения договора (расторгнуть договор в одностороннем порядке), письменно предупредив Подрядчика за 15 (пятнадцать) календарных дней до даты расторжения, и не несет ответственность за убытки (реальный ущерб, упущенная выгода), вызванные таким расторжением, в следующих случаях:</w:t>
      </w:r>
    </w:p>
    <w:p w14:paraId="275FCA5A" w14:textId="77777777" w:rsidR="002412F4" w:rsidRPr="002301B3" w:rsidRDefault="00B93055" w:rsidP="00B93055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10.2.1.</w:t>
      </w:r>
      <w:r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>Если Подрядчик своевременно не приступает к исполнению обязательств по договору (допускает задержку начала выполнения работ, по причинам, не зависящим от</w:t>
      </w:r>
      <w:r w:rsidR="0087115A" w:rsidRPr="002301B3">
        <w:rPr>
          <w:sz w:val="22"/>
          <w:szCs w:val="22"/>
        </w:rPr>
        <w:t xml:space="preserve"> </w:t>
      </w:r>
      <w:r w:rsidR="002412F4" w:rsidRPr="002301B3">
        <w:rPr>
          <w:sz w:val="22"/>
          <w:szCs w:val="22"/>
        </w:rPr>
        <w:t>Заказчика</w:t>
      </w:r>
      <w:r w:rsidR="0087115A" w:rsidRPr="002301B3">
        <w:rPr>
          <w:sz w:val="22"/>
          <w:szCs w:val="22"/>
        </w:rPr>
        <w:t>,</w:t>
      </w:r>
      <w:r w:rsidR="002412F4" w:rsidRPr="002301B3">
        <w:rPr>
          <w:sz w:val="22"/>
          <w:szCs w:val="22"/>
        </w:rPr>
        <w:t xml:space="preserve"> или выполняет работы настолько медленно, что окончание их в срок становится явно невыполнимым (немотивированное превышение Подрядчиком сроков выполнения работ).</w:t>
      </w:r>
    </w:p>
    <w:p w14:paraId="20E2B23E" w14:textId="77777777" w:rsidR="002412F4" w:rsidRPr="002301B3" w:rsidRDefault="00B93055" w:rsidP="00B93055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lastRenderedPageBreak/>
        <w:t>10.2.2.</w:t>
      </w:r>
      <w:r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>Если во время выполнения работ станет очевидным, что она не будет выполнена надлежащим образом (при необеспечении требуемого качества работ).</w:t>
      </w:r>
    </w:p>
    <w:p w14:paraId="33DCBC4E" w14:textId="5A63AE70" w:rsidR="002412F4" w:rsidRPr="002301B3" w:rsidRDefault="00B93055" w:rsidP="00B93055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10.2.3.</w:t>
      </w:r>
      <w:r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 xml:space="preserve">Допускает </w:t>
      </w:r>
      <w:r w:rsidR="002452BD">
        <w:rPr>
          <w:sz w:val="22"/>
          <w:szCs w:val="22"/>
        </w:rPr>
        <w:t>2</w:t>
      </w:r>
      <w:r w:rsidR="002412F4" w:rsidRPr="002301B3">
        <w:rPr>
          <w:sz w:val="22"/>
          <w:szCs w:val="22"/>
        </w:rPr>
        <w:t xml:space="preserve"> (</w:t>
      </w:r>
      <w:r w:rsidR="002452BD">
        <w:rPr>
          <w:sz w:val="22"/>
          <w:szCs w:val="22"/>
        </w:rPr>
        <w:t>два</w:t>
      </w:r>
      <w:r w:rsidR="002412F4" w:rsidRPr="002301B3">
        <w:rPr>
          <w:sz w:val="22"/>
          <w:szCs w:val="22"/>
        </w:rPr>
        <w:t>) и более случая недостатков в работе, которые делают ее результат не пригодным для предусмотренного договором использования;</w:t>
      </w:r>
    </w:p>
    <w:p w14:paraId="3630D6A0" w14:textId="6A4DC1D6" w:rsidR="004971CA" w:rsidRPr="002301B3" w:rsidRDefault="004971CA" w:rsidP="00B93055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10.2.4.</w:t>
      </w:r>
      <w:r w:rsidR="00B93055" w:rsidRPr="002301B3">
        <w:rPr>
          <w:sz w:val="22"/>
          <w:szCs w:val="22"/>
        </w:rPr>
        <w:tab/>
      </w:r>
      <w:r w:rsidRPr="002301B3">
        <w:rPr>
          <w:sz w:val="22"/>
          <w:szCs w:val="22"/>
        </w:rPr>
        <w:t xml:space="preserve">В случае неоднократного нарушения Подрядчиком требований Стандарта АО «Черногорэнерго» в области промышленной и пожарной безопасности, охраны труда и охраны окружающей среды, предусмотренных </w:t>
      </w:r>
      <w:r w:rsidRPr="00513426">
        <w:rPr>
          <w:sz w:val="22"/>
          <w:szCs w:val="22"/>
        </w:rPr>
        <w:t>п.</w:t>
      </w:r>
      <w:r w:rsidR="007A796E" w:rsidRPr="00513426">
        <w:rPr>
          <w:sz w:val="22"/>
          <w:szCs w:val="22"/>
        </w:rPr>
        <w:t xml:space="preserve"> </w:t>
      </w:r>
      <w:r w:rsidRPr="00513426">
        <w:rPr>
          <w:sz w:val="22"/>
          <w:szCs w:val="22"/>
        </w:rPr>
        <w:t>5.1.</w:t>
      </w:r>
      <w:r w:rsidR="00F5745B" w:rsidRPr="00513426">
        <w:rPr>
          <w:sz w:val="22"/>
          <w:szCs w:val="22"/>
        </w:rPr>
        <w:t>2</w:t>
      </w:r>
      <w:r w:rsidR="00513426" w:rsidRPr="00513426">
        <w:rPr>
          <w:sz w:val="22"/>
          <w:szCs w:val="22"/>
        </w:rPr>
        <w:t>4</w:t>
      </w:r>
      <w:r w:rsidRPr="00513426">
        <w:rPr>
          <w:sz w:val="22"/>
          <w:szCs w:val="22"/>
        </w:rPr>
        <w:t xml:space="preserve"> настоящего договора</w:t>
      </w:r>
      <w:r w:rsidRPr="002301B3">
        <w:rPr>
          <w:sz w:val="22"/>
          <w:szCs w:val="22"/>
        </w:rPr>
        <w:t>.</w:t>
      </w:r>
    </w:p>
    <w:p w14:paraId="0AA68D3F" w14:textId="31D0EEE5" w:rsidR="004971CA" w:rsidRPr="002301B3" w:rsidRDefault="004971CA" w:rsidP="00B93055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B7548E">
        <w:rPr>
          <w:sz w:val="22"/>
          <w:szCs w:val="22"/>
        </w:rPr>
        <w:t>10.2.5</w:t>
      </w:r>
      <w:r w:rsidR="00B93055" w:rsidRPr="00B7548E">
        <w:rPr>
          <w:sz w:val="22"/>
          <w:szCs w:val="22"/>
        </w:rPr>
        <w:t>.</w:t>
      </w:r>
      <w:r w:rsidR="00B93055" w:rsidRPr="00B7548E">
        <w:rPr>
          <w:sz w:val="22"/>
          <w:szCs w:val="22"/>
        </w:rPr>
        <w:tab/>
      </w:r>
      <w:r w:rsidRPr="00B7548E">
        <w:rPr>
          <w:sz w:val="22"/>
          <w:szCs w:val="22"/>
        </w:rPr>
        <w:t xml:space="preserve">В случае нарушения </w:t>
      </w:r>
      <w:r w:rsidRPr="00513426">
        <w:rPr>
          <w:sz w:val="22"/>
          <w:szCs w:val="22"/>
        </w:rPr>
        <w:t>Подрядчиком п.5.1.3</w:t>
      </w:r>
      <w:r w:rsidR="00513426" w:rsidRPr="00513426">
        <w:rPr>
          <w:sz w:val="22"/>
          <w:szCs w:val="22"/>
        </w:rPr>
        <w:t>7</w:t>
      </w:r>
      <w:r w:rsidRPr="00513426">
        <w:rPr>
          <w:sz w:val="22"/>
          <w:szCs w:val="22"/>
        </w:rPr>
        <w:t>, п.5.3 настоящего</w:t>
      </w:r>
      <w:r w:rsidR="00A11147" w:rsidRPr="00513426">
        <w:rPr>
          <w:sz w:val="22"/>
          <w:szCs w:val="22"/>
        </w:rPr>
        <w:t xml:space="preserve"> д</w:t>
      </w:r>
      <w:r w:rsidRPr="00513426">
        <w:rPr>
          <w:sz w:val="22"/>
          <w:szCs w:val="22"/>
        </w:rPr>
        <w:t>оговора</w:t>
      </w:r>
      <w:r w:rsidRPr="00B7548E">
        <w:rPr>
          <w:sz w:val="22"/>
          <w:szCs w:val="22"/>
        </w:rPr>
        <w:t>.</w:t>
      </w:r>
      <w:r w:rsidRPr="002301B3">
        <w:rPr>
          <w:sz w:val="22"/>
          <w:szCs w:val="22"/>
        </w:rPr>
        <w:t xml:space="preserve">  </w:t>
      </w:r>
    </w:p>
    <w:p w14:paraId="32856A8D" w14:textId="77777777" w:rsidR="002412F4" w:rsidRPr="002301B3" w:rsidRDefault="00B93055" w:rsidP="00B93055">
      <w:pPr>
        <w:pStyle w:val="a6"/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10.3.</w:t>
      </w:r>
      <w:r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>Подрядчик вправе отказаться от исполнения настоящего договора по основаниям, предусмотренным действующим законодательством Российской Федерации.</w:t>
      </w:r>
    </w:p>
    <w:p w14:paraId="435573B2" w14:textId="19FC5533" w:rsidR="002412F4" w:rsidRPr="002301B3" w:rsidRDefault="00B93055" w:rsidP="00B93055">
      <w:pPr>
        <w:pStyle w:val="a6"/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10.4.</w:t>
      </w:r>
      <w:r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 xml:space="preserve">В случае расторжения договора Подрядчик, до даты одностороннего отказа от исполнения настоящего договора, обязан прекратить выполнение работ на объекте, передать Заказчику объект, рабочую, исполнительную документацию, неиспользованные материалы, вывести со строительной </w:t>
      </w:r>
      <w:r w:rsidR="00B7548E" w:rsidRPr="002301B3">
        <w:rPr>
          <w:sz w:val="22"/>
          <w:szCs w:val="22"/>
        </w:rPr>
        <w:t>площадки собственную</w:t>
      </w:r>
      <w:r w:rsidR="002412F4" w:rsidRPr="002301B3">
        <w:rPr>
          <w:sz w:val="22"/>
          <w:szCs w:val="22"/>
        </w:rPr>
        <w:t xml:space="preserve"> технику, а Заказчик оплачивает Подрядчику стоимость фактически выполненных объемов работ. </w:t>
      </w:r>
    </w:p>
    <w:p w14:paraId="404450A6" w14:textId="77777777" w:rsidR="002412F4" w:rsidRPr="002301B3" w:rsidRDefault="00B93055" w:rsidP="00B93055">
      <w:pPr>
        <w:pStyle w:val="a6"/>
        <w:tabs>
          <w:tab w:val="left" w:pos="426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>Порядок расторжения и проведение взаиморасчетов между сторонами оформляется соглашением к настоящему договору.</w:t>
      </w:r>
    </w:p>
    <w:p w14:paraId="17D6DA1B" w14:textId="77777777" w:rsidR="002412F4" w:rsidRPr="00851489" w:rsidRDefault="002412F4" w:rsidP="00C25719">
      <w:pPr>
        <w:suppressAutoHyphens/>
        <w:jc w:val="both"/>
        <w:rPr>
          <w:sz w:val="12"/>
          <w:szCs w:val="12"/>
        </w:rPr>
      </w:pPr>
    </w:p>
    <w:p w14:paraId="418D120F" w14:textId="77777777" w:rsidR="002571C1" w:rsidRPr="007A796E" w:rsidRDefault="002412F4" w:rsidP="002571C1">
      <w:pPr>
        <w:pStyle w:val="a6"/>
        <w:jc w:val="center"/>
        <w:rPr>
          <w:b/>
          <w:sz w:val="22"/>
          <w:szCs w:val="22"/>
        </w:rPr>
      </w:pPr>
      <w:r w:rsidRPr="007A796E">
        <w:rPr>
          <w:b/>
          <w:bCs/>
          <w:sz w:val="22"/>
          <w:szCs w:val="22"/>
        </w:rPr>
        <w:t xml:space="preserve">11. </w:t>
      </w:r>
      <w:r w:rsidR="002571C1" w:rsidRPr="007A796E">
        <w:rPr>
          <w:b/>
          <w:sz w:val="22"/>
          <w:szCs w:val="22"/>
        </w:rPr>
        <w:t>ОБМЕН ДОКУМЕНТАМИ В ЭЛЕКТРОННОМ ВИДЕ</w:t>
      </w:r>
    </w:p>
    <w:p w14:paraId="5BFAA72F" w14:textId="77777777" w:rsidR="002571C1" w:rsidRPr="008F1812" w:rsidRDefault="002571C1" w:rsidP="002571C1">
      <w:pPr>
        <w:widowControl w:val="0"/>
        <w:tabs>
          <w:tab w:val="left" w:pos="0"/>
        </w:tabs>
        <w:adjustRightInd w:val="0"/>
        <w:spacing w:after="13"/>
        <w:ind w:right="51"/>
        <w:jc w:val="center"/>
        <w:rPr>
          <w:b/>
          <w:sz w:val="6"/>
          <w:szCs w:val="6"/>
        </w:rPr>
      </w:pPr>
    </w:p>
    <w:p w14:paraId="39EC98D5" w14:textId="77777777" w:rsidR="002571C1" w:rsidRPr="007A796E" w:rsidRDefault="002571C1" w:rsidP="002571C1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7A796E">
        <w:rPr>
          <w:rFonts w:eastAsia="Calibri"/>
          <w:b/>
          <w:bCs/>
          <w:sz w:val="22"/>
          <w:szCs w:val="22"/>
        </w:rPr>
        <w:t>11.1.</w:t>
      </w:r>
      <w:r w:rsidRPr="007A796E">
        <w:rPr>
          <w:rFonts w:eastAsia="Calibri"/>
          <w:sz w:val="22"/>
          <w:szCs w:val="22"/>
        </w:rPr>
        <w:t xml:space="preserve"> В целях исполнения своих обязательств в рамках настоящего договора, Стороны вправе осуществлять по телекоммуникационным каналам связи электронный обмен документами (далее – электронный документооборот, ЭДО), подписанными квалифицированной электронной подписью (далее – КЭП), в порядке, определенном настоящим разделом и в соответствии с действующим законодательством Российской Федерации. </w:t>
      </w:r>
    </w:p>
    <w:p w14:paraId="44AFE64A" w14:textId="13770225" w:rsidR="002571C1" w:rsidRPr="007A796E" w:rsidRDefault="002571C1" w:rsidP="002571C1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7A796E">
        <w:rPr>
          <w:rFonts w:eastAsia="Calibri"/>
          <w:b/>
          <w:bCs/>
          <w:sz w:val="22"/>
          <w:szCs w:val="22"/>
        </w:rPr>
        <w:t>11.2.</w:t>
      </w:r>
      <w:r w:rsidRPr="007A796E">
        <w:rPr>
          <w:rFonts w:eastAsia="Calibri"/>
          <w:sz w:val="22"/>
          <w:szCs w:val="22"/>
        </w:rPr>
        <w:t xml:space="preserve"> Электронный документооборот Стороны осуществляют в соответствии с законодательством Российской Федерации, в том числе Гражданским кодексом Российской Федерации, Федеральным законом от 06.04.2011 № 63-ФЗ «Об электронной подписи», Федеральным законом от 06.12.2011 № 402-ФЗ «О бухгалтерском учете», приказом Министерства финансов Российской Федерации от 05.02.2021 № 14Н.</w:t>
      </w:r>
    </w:p>
    <w:p w14:paraId="2B228697" w14:textId="77777777" w:rsidR="002571C1" w:rsidRPr="007A796E" w:rsidRDefault="002571C1" w:rsidP="002571C1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pacing w:val="-8"/>
          <w:sz w:val="22"/>
          <w:szCs w:val="22"/>
        </w:rPr>
      </w:pPr>
      <w:r w:rsidRPr="007A796E">
        <w:rPr>
          <w:rFonts w:eastAsia="Calibri"/>
          <w:b/>
          <w:bCs/>
          <w:sz w:val="22"/>
          <w:szCs w:val="22"/>
        </w:rPr>
        <w:t>11.3.</w:t>
      </w:r>
      <w:r w:rsidRPr="007A796E">
        <w:rPr>
          <w:rFonts w:eastAsia="Calibri"/>
          <w:sz w:val="22"/>
          <w:szCs w:val="22"/>
        </w:rPr>
        <w:t xml:space="preserve"> </w:t>
      </w:r>
      <w:r w:rsidRPr="007A796E">
        <w:rPr>
          <w:rFonts w:eastAsia="Calibri"/>
          <w:spacing w:val="-8"/>
          <w:sz w:val="22"/>
          <w:szCs w:val="22"/>
        </w:rPr>
        <w:t xml:space="preserve">Стороны для организации ЭДО используют КЭП, что предполагает получение Сторонами квалифицированного сертификата ключа проверки электронной подписи (далее – квалифицированный сертификат) в соответствии с нормами Федерального закона от 06.04.2011 № 63-ФЗ «Об электронной подписи». </w:t>
      </w:r>
    </w:p>
    <w:p w14:paraId="6692234C" w14:textId="77777777" w:rsidR="002571C1" w:rsidRPr="007A796E" w:rsidRDefault="002571C1" w:rsidP="002571C1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7A796E">
        <w:rPr>
          <w:rFonts w:eastAsia="Calibri"/>
          <w:b/>
          <w:bCs/>
          <w:sz w:val="22"/>
          <w:szCs w:val="22"/>
        </w:rPr>
        <w:t>11.4.</w:t>
      </w:r>
      <w:r w:rsidRPr="007A796E">
        <w:rPr>
          <w:rFonts w:eastAsia="Calibri"/>
          <w:sz w:val="22"/>
          <w:szCs w:val="22"/>
        </w:rPr>
        <w:t xml:space="preserve"> В случае наличия у Сторон нескольких уполномоченных лиц для обмена информацией по договору, каждое уполномоченное лицо должно иметь собственную КЭП, подтвержденную квалифицированным сертификатом и машиночитаемой доверенностью.</w:t>
      </w:r>
    </w:p>
    <w:p w14:paraId="0F610FA7" w14:textId="77777777" w:rsidR="002571C1" w:rsidRPr="007A796E" w:rsidRDefault="002571C1" w:rsidP="002571C1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7A796E">
        <w:rPr>
          <w:rFonts w:eastAsia="Calibri"/>
          <w:b/>
          <w:bCs/>
          <w:sz w:val="22"/>
          <w:szCs w:val="22"/>
        </w:rPr>
        <w:t>11.5.</w:t>
      </w:r>
      <w:r w:rsidRPr="007A796E">
        <w:rPr>
          <w:rFonts w:eastAsia="Calibri"/>
          <w:sz w:val="22"/>
          <w:szCs w:val="22"/>
        </w:rPr>
        <w:t xml:space="preserve"> Стороны соглашаются признавать полученные (направленные), удостоверенные КЭП электронные первичные учетные документы (счета-фактуры, акты оказанных услуг/выполненных работ, ТОРГ-12, универсальный передаточный документ и т.п. документы, подтверждающие выполнение работ/оказание услуг/поставку товаров) равнозначными аналогичным документам на бумажных носителях, подписанным собственноручно. Такие электронные документы порождают для Сторон юридические последствия в виде установления, изменения и прекращения взаимных прав и обязанностей при одновременном соблюдении следующих условий:</w:t>
      </w:r>
    </w:p>
    <w:p w14:paraId="19A22282" w14:textId="77777777" w:rsidR="002571C1" w:rsidRPr="007A796E" w:rsidRDefault="002571C1" w:rsidP="002571C1">
      <w:pPr>
        <w:tabs>
          <w:tab w:val="left" w:pos="993"/>
        </w:tabs>
        <w:ind w:firstLine="284"/>
        <w:jc w:val="both"/>
        <w:rPr>
          <w:rFonts w:eastAsia="Calibri"/>
          <w:sz w:val="22"/>
          <w:szCs w:val="22"/>
        </w:rPr>
      </w:pPr>
      <w:r w:rsidRPr="007A796E">
        <w:rPr>
          <w:rFonts w:eastAsia="Calibri"/>
          <w:sz w:val="22"/>
          <w:szCs w:val="22"/>
        </w:rPr>
        <w:t xml:space="preserve">- подтверждена действительность квалифицированного сертификата КЭП, с помощью которой подписан данный электронный документ, на дату подписания документа; </w:t>
      </w:r>
    </w:p>
    <w:p w14:paraId="7C128879" w14:textId="77777777" w:rsidR="002571C1" w:rsidRPr="007A796E" w:rsidRDefault="002571C1" w:rsidP="002571C1">
      <w:pPr>
        <w:tabs>
          <w:tab w:val="left" w:pos="993"/>
        </w:tabs>
        <w:ind w:firstLine="284"/>
        <w:jc w:val="both"/>
        <w:rPr>
          <w:rFonts w:eastAsia="Calibri"/>
          <w:sz w:val="22"/>
          <w:szCs w:val="22"/>
        </w:rPr>
      </w:pPr>
      <w:r w:rsidRPr="007A796E">
        <w:rPr>
          <w:rFonts w:eastAsia="Calibri"/>
          <w:sz w:val="22"/>
          <w:szCs w:val="22"/>
        </w:rPr>
        <w:t xml:space="preserve">- получен положительный результат проверки принадлежности владельцу квалифицированного сертификата КЭП, с помощью которой подписан данный электронный документ; </w:t>
      </w:r>
    </w:p>
    <w:p w14:paraId="6E0A9373" w14:textId="77777777" w:rsidR="002571C1" w:rsidRPr="007A796E" w:rsidRDefault="002571C1" w:rsidP="002571C1">
      <w:pPr>
        <w:tabs>
          <w:tab w:val="left" w:pos="993"/>
        </w:tabs>
        <w:ind w:firstLine="284"/>
        <w:jc w:val="both"/>
        <w:rPr>
          <w:rFonts w:eastAsia="Calibri"/>
          <w:sz w:val="22"/>
          <w:szCs w:val="22"/>
        </w:rPr>
      </w:pPr>
      <w:r w:rsidRPr="007A796E">
        <w:rPr>
          <w:rFonts w:eastAsia="Calibri"/>
          <w:sz w:val="22"/>
          <w:szCs w:val="22"/>
        </w:rPr>
        <w:t xml:space="preserve">- подтверждено отсутствие изменений, внесенных в этот документ после его подписания; </w:t>
      </w:r>
    </w:p>
    <w:p w14:paraId="26C7889B" w14:textId="77777777" w:rsidR="002571C1" w:rsidRPr="007A796E" w:rsidRDefault="002571C1" w:rsidP="002571C1">
      <w:pPr>
        <w:tabs>
          <w:tab w:val="left" w:pos="993"/>
        </w:tabs>
        <w:ind w:firstLine="284"/>
        <w:jc w:val="both"/>
        <w:rPr>
          <w:rFonts w:eastAsia="Calibri"/>
          <w:sz w:val="22"/>
          <w:szCs w:val="22"/>
        </w:rPr>
      </w:pPr>
      <w:r w:rsidRPr="007A796E">
        <w:rPr>
          <w:rFonts w:eastAsia="Calibri"/>
          <w:sz w:val="22"/>
          <w:szCs w:val="22"/>
        </w:rPr>
        <w:t>- КЭП, с помощью которой подписан документ, используется с учетом ограничений, содержащихся в сертификате КЭП.</w:t>
      </w:r>
    </w:p>
    <w:p w14:paraId="4FD07674" w14:textId="77777777" w:rsidR="002571C1" w:rsidRPr="007A796E" w:rsidRDefault="002571C1" w:rsidP="002571C1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pacing w:val="-6"/>
          <w:sz w:val="22"/>
          <w:szCs w:val="22"/>
        </w:rPr>
      </w:pPr>
      <w:r w:rsidRPr="007A796E">
        <w:rPr>
          <w:rFonts w:eastAsia="Calibri"/>
          <w:b/>
          <w:bCs/>
          <w:sz w:val="22"/>
          <w:szCs w:val="22"/>
        </w:rPr>
        <w:t>11.6.</w:t>
      </w:r>
      <w:r w:rsidRPr="007A796E">
        <w:rPr>
          <w:rFonts w:eastAsia="Calibri"/>
          <w:sz w:val="22"/>
          <w:szCs w:val="22"/>
        </w:rPr>
        <w:t xml:space="preserve"> </w:t>
      </w:r>
      <w:r w:rsidRPr="007A796E">
        <w:rPr>
          <w:rFonts w:eastAsia="Calibri"/>
          <w:spacing w:val="-6"/>
          <w:sz w:val="22"/>
          <w:szCs w:val="22"/>
        </w:rPr>
        <w:t>В следствии причин технического или/и иного характера, а также в случаях, предусмотренных законодательством Российской Федерации, Стороны вправе осуществлять обмен документами на бумажном носителе с подписанием уполномоченными лицами. Сторона обязана незамедлительно уведомить другую Сторону об изменении порядка обмена документами. В случае, когда одна сторона ненадлежащим образом уведомила или не уведомила другую сторону об изменении порядка документооборота, такая сторона обязана возместить другой стороне возникшие, в связи с этим убытки.</w:t>
      </w:r>
    </w:p>
    <w:p w14:paraId="0B5D194F" w14:textId="77777777" w:rsidR="002571C1" w:rsidRPr="007A796E" w:rsidRDefault="002571C1" w:rsidP="002571C1">
      <w:pPr>
        <w:tabs>
          <w:tab w:val="left" w:pos="993"/>
        </w:tabs>
        <w:autoSpaceDE w:val="0"/>
        <w:autoSpaceDN w:val="0"/>
        <w:jc w:val="both"/>
        <w:rPr>
          <w:rFonts w:eastAsia="Calibri"/>
          <w:sz w:val="22"/>
          <w:szCs w:val="22"/>
        </w:rPr>
      </w:pPr>
      <w:r w:rsidRPr="007A796E">
        <w:rPr>
          <w:rFonts w:eastAsia="Calibri"/>
          <w:b/>
          <w:bCs/>
          <w:sz w:val="22"/>
          <w:szCs w:val="22"/>
        </w:rPr>
        <w:t>11.7.</w:t>
      </w:r>
      <w:r w:rsidRPr="007A796E">
        <w:rPr>
          <w:rFonts w:eastAsia="Calibri"/>
          <w:sz w:val="22"/>
          <w:szCs w:val="22"/>
        </w:rPr>
        <w:t xml:space="preserve"> При получении уведомления в соответствии с условиями настоящего пункта, вторая Сторона обязана в течение 1 (одного) рабочего дня подтвердить получение такого уведомления. </w:t>
      </w:r>
    </w:p>
    <w:p w14:paraId="0DA0A506" w14:textId="77777777" w:rsidR="002571C1" w:rsidRPr="007A796E" w:rsidRDefault="002571C1" w:rsidP="002571C1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7A796E">
        <w:rPr>
          <w:rFonts w:eastAsia="Calibri"/>
          <w:b/>
          <w:bCs/>
          <w:sz w:val="22"/>
          <w:szCs w:val="22"/>
        </w:rPr>
        <w:t>11.8.</w:t>
      </w:r>
      <w:r w:rsidRPr="007A796E">
        <w:rPr>
          <w:rFonts w:eastAsia="Calibri"/>
          <w:sz w:val="22"/>
          <w:szCs w:val="22"/>
        </w:rPr>
        <w:t xml:space="preserve"> Стороны обмениваются электронными документами через Оператора ЭДО. Каждая из Сторон самостоятельно осуществляет оплату услуг привлеченного ей Оператора ЭДО. Взаимодействие по телекоммуникационным каналам связи через разных Операторов ЭДО осуществляется при наличии у данных </w:t>
      </w:r>
      <w:r w:rsidRPr="007A796E">
        <w:rPr>
          <w:rFonts w:eastAsia="Calibri"/>
          <w:sz w:val="22"/>
          <w:szCs w:val="22"/>
        </w:rPr>
        <w:lastRenderedPageBreak/>
        <w:t>Операторов ЭДО совместимых технических средств и возможностей для приема и передачи документов в электронном виде. В случае использования Сторонами разных Операторов ЭДО, взаимодействие осуществляется через роумингового оператора.</w:t>
      </w:r>
    </w:p>
    <w:p w14:paraId="66E788EE" w14:textId="77777777" w:rsidR="002571C1" w:rsidRPr="007A796E" w:rsidRDefault="002571C1" w:rsidP="002571C1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7A796E">
        <w:rPr>
          <w:rFonts w:eastAsia="Calibri"/>
          <w:b/>
          <w:bCs/>
          <w:sz w:val="22"/>
          <w:szCs w:val="22"/>
        </w:rPr>
        <w:t>11.9.</w:t>
      </w:r>
      <w:r w:rsidRPr="007A796E">
        <w:rPr>
          <w:rFonts w:eastAsia="Calibri"/>
          <w:sz w:val="22"/>
          <w:szCs w:val="22"/>
        </w:rPr>
        <w:t xml:space="preserve"> Датой получения документа в системе от направляющей Стороны, считается дата, указанная в подтверждении от Оператора ЭДО получающей Стороны.</w:t>
      </w:r>
      <w:r w:rsidRPr="007A796E">
        <w:rPr>
          <w:rFonts w:ascii="Calibri" w:eastAsia="Calibri" w:hAnsi="Calibri"/>
          <w:sz w:val="22"/>
          <w:szCs w:val="22"/>
        </w:rPr>
        <w:t xml:space="preserve"> </w:t>
      </w:r>
      <w:r w:rsidRPr="007A796E">
        <w:rPr>
          <w:rFonts w:eastAsia="Calibri"/>
          <w:sz w:val="22"/>
          <w:szCs w:val="22"/>
        </w:rPr>
        <w:t xml:space="preserve">Документ, поступивший и подтвержденный Оператором, считается полученным Стороной. Приемка товара/работ/услуг осуществляется в сроки и в порядке, установленным настоящим договором. </w:t>
      </w:r>
    </w:p>
    <w:p w14:paraId="5B7D03AD" w14:textId="77777777" w:rsidR="002571C1" w:rsidRPr="007A796E" w:rsidRDefault="002571C1" w:rsidP="002571C1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7A796E">
        <w:rPr>
          <w:rFonts w:eastAsia="Calibri"/>
          <w:b/>
          <w:bCs/>
          <w:sz w:val="22"/>
          <w:szCs w:val="22"/>
        </w:rPr>
        <w:t>11.10.</w:t>
      </w:r>
      <w:r w:rsidRPr="007A796E">
        <w:rPr>
          <w:rFonts w:eastAsia="Calibri"/>
          <w:sz w:val="22"/>
          <w:szCs w:val="22"/>
        </w:rPr>
        <w:t xml:space="preserve"> В случае передачи Стороне электронного документа с ошибкой, Сторона, которая выявила ошибку направляет уведомление другой Стороне о необходимости исправить документ. Сторона, допустившая ошибку, предоставляет другой Стороне исправленный документ в течение 1 (одного) рабочего дня с момента получения уведомления. </w:t>
      </w:r>
    </w:p>
    <w:p w14:paraId="6602EF4B" w14:textId="77777777" w:rsidR="002571C1" w:rsidRDefault="002571C1" w:rsidP="002571C1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7A796E">
        <w:rPr>
          <w:rFonts w:eastAsia="Calibri"/>
          <w:b/>
          <w:bCs/>
          <w:sz w:val="22"/>
          <w:szCs w:val="22"/>
        </w:rPr>
        <w:t>11.11.</w:t>
      </w:r>
      <w:r w:rsidRPr="007A796E">
        <w:rPr>
          <w:rFonts w:eastAsia="Calibri"/>
          <w:sz w:val="22"/>
          <w:szCs w:val="22"/>
        </w:rPr>
        <w:t xml:space="preserve"> Каждая из Сторон несет ответственность за обеспечение конфиденциальности ключей КЭП, недопущение использования принадлежащих ей ключей без ее согласия. В каждом случае получения подписанного электронного документа получающая Сторона добросовестно исходит из того, что документ подписан от имени направляющей Стороны надлежащим лицом, действующим в пределах, имеющихся у него полномочий.</w:t>
      </w:r>
    </w:p>
    <w:p w14:paraId="48E6816E" w14:textId="77777777" w:rsidR="000B3277" w:rsidRPr="00513426" w:rsidRDefault="000B3277" w:rsidP="002571C1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14"/>
          <w:szCs w:val="14"/>
        </w:rPr>
      </w:pPr>
    </w:p>
    <w:p w14:paraId="773E4735" w14:textId="19A2FC38" w:rsidR="002571C1" w:rsidRPr="00851489" w:rsidRDefault="002571C1" w:rsidP="00C25719">
      <w:pPr>
        <w:suppressAutoHyphens/>
        <w:jc w:val="center"/>
        <w:rPr>
          <w:b/>
          <w:bCs/>
          <w:sz w:val="4"/>
          <w:szCs w:val="4"/>
        </w:rPr>
      </w:pPr>
    </w:p>
    <w:p w14:paraId="287A0392" w14:textId="4A3172D0" w:rsidR="002412F4" w:rsidRPr="002301B3" w:rsidRDefault="00FC29F0" w:rsidP="00FC29F0">
      <w:pPr>
        <w:suppressAutoHyphens/>
        <w:jc w:val="center"/>
        <w:rPr>
          <w:b/>
          <w:bCs/>
          <w:sz w:val="22"/>
          <w:szCs w:val="22"/>
        </w:rPr>
      </w:pPr>
      <w:r w:rsidRPr="00FC29F0">
        <w:rPr>
          <w:b/>
          <w:bCs/>
          <w:sz w:val="22"/>
          <w:szCs w:val="22"/>
        </w:rPr>
        <w:t>12.</w:t>
      </w:r>
      <w:r>
        <w:rPr>
          <w:sz w:val="22"/>
          <w:szCs w:val="22"/>
        </w:rPr>
        <w:t xml:space="preserve"> </w:t>
      </w:r>
      <w:r w:rsidR="002412F4" w:rsidRPr="002301B3">
        <w:rPr>
          <w:b/>
          <w:bCs/>
          <w:sz w:val="22"/>
          <w:szCs w:val="22"/>
        </w:rPr>
        <w:t>ЗАКЛЮЧИТЕЛЬНЫЕ ПОЛОЖЕНИЯ</w:t>
      </w:r>
    </w:p>
    <w:p w14:paraId="6BE7AFA2" w14:textId="3CA81655" w:rsidR="002412F4" w:rsidRPr="002301B3" w:rsidRDefault="002412F4" w:rsidP="00B93055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1</w:t>
      </w:r>
      <w:r w:rsidR="00FC29F0">
        <w:rPr>
          <w:sz w:val="22"/>
          <w:szCs w:val="22"/>
        </w:rPr>
        <w:t>2</w:t>
      </w:r>
      <w:r w:rsidRPr="002301B3">
        <w:rPr>
          <w:sz w:val="22"/>
          <w:szCs w:val="22"/>
        </w:rPr>
        <w:t>.1.</w:t>
      </w:r>
      <w:r w:rsidR="00B93055" w:rsidRPr="002301B3">
        <w:rPr>
          <w:sz w:val="22"/>
          <w:szCs w:val="22"/>
        </w:rPr>
        <w:tab/>
      </w:r>
      <w:r w:rsidRPr="002301B3">
        <w:rPr>
          <w:sz w:val="22"/>
          <w:szCs w:val="22"/>
        </w:rPr>
        <w:t xml:space="preserve">Настоящий договор вступает в силу </w:t>
      </w:r>
      <w:r w:rsidRPr="002301B3">
        <w:rPr>
          <w:b/>
          <w:sz w:val="22"/>
          <w:szCs w:val="22"/>
        </w:rPr>
        <w:t xml:space="preserve">с </w:t>
      </w:r>
      <w:r w:rsidR="00326397" w:rsidRPr="002301B3">
        <w:rPr>
          <w:b/>
          <w:sz w:val="22"/>
          <w:szCs w:val="22"/>
        </w:rPr>
        <w:t>даты</w:t>
      </w:r>
      <w:r w:rsidR="00A11147" w:rsidRPr="002301B3">
        <w:rPr>
          <w:b/>
          <w:sz w:val="22"/>
          <w:szCs w:val="22"/>
        </w:rPr>
        <w:t xml:space="preserve"> подписания обеими Сторонами д</w:t>
      </w:r>
      <w:r w:rsidRPr="002301B3">
        <w:rPr>
          <w:b/>
          <w:sz w:val="22"/>
          <w:szCs w:val="22"/>
        </w:rPr>
        <w:t>оговора и действует по</w:t>
      </w:r>
      <w:r w:rsidRPr="002301B3">
        <w:rPr>
          <w:sz w:val="22"/>
          <w:szCs w:val="22"/>
        </w:rPr>
        <w:t xml:space="preserve"> </w:t>
      </w:r>
      <w:r w:rsidR="00243471" w:rsidRPr="002301B3">
        <w:rPr>
          <w:b/>
          <w:sz w:val="22"/>
          <w:szCs w:val="22"/>
        </w:rPr>
        <w:t xml:space="preserve">«31» </w:t>
      </w:r>
      <w:r w:rsidR="000B3277">
        <w:rPr>
          <w:b/>
          <w:sz w:val="22"/>
          <w:szCs w:val="22"/>
        </w:rPr>
        <w:t>марта</w:t>
      </w:r>
      <w:r w:rsidR="00243471" w:rsidRPr="002301B3">
        <w:rPr>
          <w:b/>
          <w:sz w:val="22"/>
          <w:szCs w:val="22"/>
        </w:rPr>
        <w:t xml:space="preserve"> 202</w:t>
      </w:r>
      <w:r w:rsidR="000B3277">
        <w:rPr>
          <w:b/>
          <w:sz w:val="22"/>
          <w:szCs w:val="22"/>
        </w:rPr>
        <w:t>7</w:t>
      </w:r>
      <w:r w:rsidR="00243471" w:rsidRPr="002301B3">
        <w:rPr>
          <w:b/>
          <w:sz w:val="22"/>
          <w:szCs w:val="22"/>
        </w:rPr>
        <w:t xml:space="preserve"> года.</w:t>
      </w:r>
      <w:r w:rsidR="00243471" w:rsidRPr="002301B3">
        <w:rPr>
          <w:sz w:val="22"/>
          <w:szCs w:val="22"/>
        </w:rPr>
        <w:t xml:space="preserve"> </w:t>
      </w:r>
      <w:r w:rsidRPr="002301B3">
        <w:rPr>
          <w:sz w:val="22"/>
          <w:szCs w:val="22"/>
        </w:rPr>
        <w:t>Истечение срока действия договора не освобождает Стороны от исполнения обязательств, возникших в течение срока его действия.</w:t>
      </w:r>
    </w:p>
    <w:p w14:paraId="3249D183" w14:textId="1F5DD282" w:rsidR="002412F4" w:rsidRPr="002301B3" w:rsidRDefault="00B93055" w:rsidP="00B93055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1</w:t>
      </w:r>
      <w:r w:rsidR="00FC29F0">
        <w:rPr>
          <w:sz w:val="22"/>
          <w:szCs w:val="22"/>
        </w:rPr>
        <w:t>2</w:t>
      </w:r>
      <w:r w:rsidRPr="002301B3">
        <w:rPr>
          <w:sz w:val="22"/>
          <w:szCs w:val="22"/>
        </w:rPr>
        <w:t>.2.</w:t>
      </w:r>
      <w:r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>После подписания настоящего договора все предыдущие письменные или устные соглашения, переписка, переговоры между Сторонами, относящиеся к предмету настоящего договора, теряют силу, если они противоречат настоящему договору.</w:t>
      </w:r>
      <w:r w:rsidR="002412F4"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ab/>
      </w:r>
    </w:p>
    <w:p w14:paraId="54F76B93" w14:textId="4F3B04BE" w:rsidR="002412F4" w:rsidRPr="002301B3" w:rsidRDefault="00B93055" w:rsidP="00B93055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1</w:t>
      </w:r>
      <w:r w:rsidR="00FC29F0">
        <w:rPr>
          <w:sz w:val="22"/>
          <w:szCs w:val="22"/>
        </w:rPr>
        <w:t>2</w:t>
      </w:r>
      <w:r w:rsidRPr="002301B3">
        <w:rPr>
          <w:sz w:val="22"/>
          <w:szCs w:val="22"/>
        </w:rPr>
        <w:t>.3.</w:t>
      </w:r>
      <w:r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>Настоящий договор может быть изменен или дополнен по соглашению Сторон.</w:t>
      </w:r>
    </w:p>
    <w:p w14:paraId="32E6D034" w14:textId="77777777" w:rsidR="002412F4" w:rsidRPr="002301B3" w:rsidRDefault="002412F4" w:rsidP="00B93055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Все изменен</w:t>
      </w:r>
      <w:r w:rsidR="00B93055" w:rsidRPr="002301B3">
        <w:rPr>
          <w:sz w:val="22"/>
          <w:szCs w:val="22"/>
        </w:rPr>
        <w:t xml:space="preserve">ия </w:t>
      </w:r>
      <w:r w:rsidR="00A11147" w:rsidRPr="002301B3">
        <w:rPr>
          <w:sz w:val="22"/>
          <w:szCs w:val="22"/>
        </w:rPr>
        <w:t>и дополнения к настоящему д</w:t>
      </w:r>
      <w:r w:rsidRPr="002301B3">
        <w:rPr>
          <w:sz w:val="22"/>
          <w:szCs w:val="22"/>
        </w:rPr>
        <w:t>оговору являются действительными, если они составлены в письменном виде, подписаны уполномоченными представителями Сторон и скреплены печатями, после чего они составляют</w:t>
      </w:r>
      <w:r w:rsidR="00A11147" w:rsidRPr="002301B3">
        <w:rPr>
          <w:sz w:val="22"/>
          <w:szCs w:val="22"/>
        </w:rPr>
        <w:t xml:space="preserve"> неотъемлемую часть настоящего д</w:t>
      </w:r>
      <w:r w:rsidRPr="002301B3">
        <w:rPr>
          <w:sz w:val="22"/>
          <w:szCs w:val="22"/>
        </w:rPr>
        <w:t>оговора.</w:t>
      </w:r>
    </w:p>
    <w:p w14:paraId="5BCE20A6" w14:textId="60E00459" w:rsidR="002412F4" w:rsidRPr="002301B3" w:rsidRDefault="00B93055" w:rsidP="00B93055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1</w:t>
      </w:r>
      <w:r w:rsidR="00FC29F0">
        <w:rPr>
          <w:sz w:val="22"/>
          <w:szCs w:val="22"/>
        </w:rPr>
        <w:t>2</w:t>
      </w:r>
      <w:r w:rsidRPr="002301B3">
        <w:rPr>
          <w:sz w:val="22"/>
          <w:szCs w:val="22"/>
        </w:rPr>
        <w:t>.4.</w:t>
      </w:r>
      <w:r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>Подрядчик не имеет право передавать права по настоящему договору третьим лицам полностью или частично без письменного согласия Заказчика. Любая передача прав и/или обязательств по настоящему договору, если она не одобрена Заказчиком в письменном виде, является недействительной, не освобождает Подрядчика от его обязательств и не влечет переход прав требования по настоящему договору.</w:t>
      </w:r>
    </w:p>
    <w:p w14:paraId="0DC75E45" w14:textId="77777777" w:rsidR="002412F4" w:rsidRPr="002301B3" w:rsidRDefault="00B93055" w:rsidP="00B93055">
      <w:pPr>
        <w:tabs>
          <w:tab w:val="left" w:pos="426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>Заказчик вправе уступить права требования по договору третьему лицу без согласия Подрядчика в соответствии с законодательством Российской Федерации.</w:t>
      </w:r>
    </w:p>
    <w:p w14:paraId="34782800" w14:textId="5EF91AF7" w:rsidR="002412F4" w:rsidRPr="002301B3" w:rsidRDefault="00B93055" w:rsidP="00B93055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1</w:t>
      </w:r>
      <w:r w:rsidR="00FC29F0">
        <w:rPr>
          <w:sz w:val="22"/>
          <w:szCs w:val="22"/>
        </w:rPr>
        <w:t>2</w:t>
      </w:r>
      <w:r w:rsidRPr="002301B3">
        <w:rPr>
          <w:sz w:val="22"/>
          <w:szCs w:val="22"/>
        </w:rPr>
        <w:t>.5.</w:t>
      </w:r>
      <w:r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>Стороны признают действительность документов (кроме счетов-фактур</w:t>
      </w:r>
      <w:r w:rsidR="00B7548E">
        <w:rPr>
          <w:sz w:val="22"/>
          <w:szCs w:val="22"/>
        </w:rPr>
        <w:t>/УПД</w:t>
      </w:r>
      <w:r w:rsidR="002412F4" w:rsidRPr="002301B3">
        <w:rPr>
          <w:sz w:val="22"/>
          <w:szCs w:val="22"/>
        </w:rPr>
        <w:t>), отправленных и полученных с использованием средств электронной связи (факс, электронная почта и пр.). Риск искажения информации при передаче документов с использованием средств электронной связи несет передающая Сторона. Подлинник документа должен направляться в адрес принимающей Стороны не позднее 5 (пяти) рабочих дней с момента отправки соответствующего документа по средствам электронной связи. До получения подлинника документа, юридическую силу имеет копия соответствующего документа, полученного по средствам электронной связи.</w:t>
      </w:r>
    </w:p>
    <w:p w14:paraId="00A364EA" w14:textId="0DC91B15" w:rsidR="002412F4" w:rsidRPr="002301B3" w:rsidRDefault="00B93055" w:rsidP="00B93055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1</w:t>
      </w:r>
      <w:r w:rsidR="00FC29F0">
        <w:rPr>
          <w:sz w:val="22"/>
          <w:szCs w:val="22"/>
        </w:rPr>
        <w:t>2</w:t>
      </w:r>
      <w:r w:rsidRPr="002301B3">
        <w:rPr>
          <w:sz w:val="22"/>
          <w:szCs w:val="22"/>
        </w:rPr>
        <w:t>.6.</w:t>
      </w:r>
      <w:r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>Любые уведомления Сторон в рамках настоящег</w:t>
      </w:r>
      <w:r w:rsidR="00A11147" w:rsidRPr="002301B3">
        <w:rPr>
          <w:sz w:val="22"/>
          <w:szCs w:val="22"/>
        </w:rPr>
        <w:t>о д</w:t>
      </w:r>
      <w:r w:rsidR="002412F4" w:rsidRPr="002301B3">
        <w:rPr>
          <w:sz w:val="22"/>
          <w:szCs w:val="22"/>
        </w:rPr>
        <w:t>оговора подписываются Стороной, направляющей уведомление, или от его имени полномочным представителем, адресуется получающей Стороне и доставляется по адресу получающей Стороны. Уведомления могут быть переданы нарочным, средствами факсимильной связи, электронным письмом, заказным письмом, курьерской службой, с использованием других средств связи, обеспечивающих надлежащую передачу по адресу получающей Стороны, и считаются врученными:</w:t>
      </w:r>
    </w:p>
    <w:p w14:paraId="1763217A" w14:textId="77777777" w:rsidR="002412F4" w:rsidRPr="002301B3" w:rsidRDefault="002412F4" w:rsidP="00B93055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- (при вручении нарочным) при доставке нарочным по адресу получающей Стороны;</w:t>
      </w:r>
    </w:p>
    <w:p w14:paraId="51080F33" w14:textId="77777777" w:rsidR="002412F4" w:rsidRPr="002301B3" w:rsidRDefault="002412F4" w:rsidP="00B93055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- (при отправке заказным письмом) при отправке почтовой службой по адресу получающей Стороны;</w:t>
      </w:r>
    </w:p>
    <w:p w14:paraId="3D3C009D" w14:textId="77777777" w:rsidR="002412F4" w:rsidRPr="002301B3" w:rsidRDefault="002412F4" w:rsidP="00B93055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- (по факсу) при отправке факсом на номер факса Стороны, указанный в ее адресе, в момент успешного завершения факсимильной передачи всех страниц на номер факса получающей Стороны, что может подтверждаться отчетом о факсимильной передаче Стороны, отправившей уведомление;</w:t>
      </w:r>
    </w:p>
    <w:p w14:paraId="41F06A8A" w14:textId="77777777" w:rsidR="002412F4" w:rsidRPr="002301B3" w:rsidRDefault="002412F4" w:rsidP="00B93055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- (электронным письмом) при отправке электронным письмом на электронный адрес Стороны, что может подтверждаться отчетом о доставке и прочтении Стороной, отправившей уведомление;</w:t>
      </w:r>
    </w:p>
    <w:p w14:paraId="3F34125D" w14:textId="77777777" w:rsidR="002412F4" w:rsidRPr="002301B3" w:rsidRDefault="002412F4" w:rsidP="00B93055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- (курьерской службой) при отправке курьером – в момент вручения уведомления получающей Стороне по адресу получающей Стороны.</w:t>
      </w:r>
    </w:p>
    <w:p w14:paraId="7FDDED31" w14:textId="53B64B08" w:rsidR="00B7548E" w:rsidRDefault="00B93055" w:rsidP="00B93055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1</w:t>
      </w:r>
      <w:r w:rsidR="00FC29F0">
        <w:rPr>
          <w:sz w:val="22"/>
          <w:szCs w:val="22"/>
        </w:rPr>
        <w:t>2</w:t>
      </w:r>
      <w:r w:rsidRPr="002301B3">
        <w:rPr>
          <w:sz w:val="22"/>
          <w:szCs w:val="22"/>
        </w:rPr>
        <w:t>.7.</w:t>
      </w:r>
      <w:r w:rsidRPr="002301B3">
        <w:rPr>
          <w:sz w:val="22"/>
          <w:szCs w:val="22"/>
        </w:rPr>
        <w:tab/>
      </w:r>
      <w:r w:rsidR="00B7548E">
        <w:rPr>
          <w:sz w:val="22"/>
          <w:szCs w:val="22"/>
        </w:rPr>
        <w:t>Д</w:t>
      </w:r>
      <w:r w:rsidR="00B7548E" w:rsidRPr="00B7548E">
        <w:rPr>
          <w:sz w:val="22"/>
          <w:szCs w:val="22"/>
        </w:rPr>
        <w:t>окумент</w:t>
      </w:r>
      <w:r w:rsidR="00B7548E">
        <w:rPr>
          <w:sz w:val="22"/>
          <w:szCs w:val="22"/>
        </w:rPr>
        <w:t>ы</w:t>
      </w:r>
      <w:r w:rsidR="00B7548E" w:rsidRPr="00B7548E">
        <w:rPr>
          <w:sz w:val="22"/>
          <w:szCs w:val="22"/>
        </w:rPr>
        <w:t xml:space="preserve"> должны направляться Заказчику </w:t>
      </w:r>
      <w:r w:rsidR="00B7548E">
        <w:rPr>
          <w:sz w:val="22"/>
          <w:szCs w:val="22"/>
        </w:rPr>
        <w:t>в порядке, указанным в п. 6.1 настоящего Договора.</w:t>
      </w:r>
    </w:p>
    <w:p w14:paraId="594899DE" w14:textId="472A7070" w:rsidR="00B7548E" w:rsidRDefault="00B93055" w:rsidP="00B93055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lastRenderedPageBreak/>
        <w:t>1</w:t>
      </w:r>
      <w:r w:rsidR="00FC29F0">
        <w:rPr>
          <w:sz w:val="22"/>
          <w:szCs w:val="22"/>
        </w:rPr>
        <w:t>2</w:t>
      </w:r>
      <w:r w:rsidRPr="002301B3">
        <w:rPr>
          <w:sz w:val="22"/>
          <w:szCs w:val="22"/>
        </w:rPr>
        <w:t>.8.</w:t>
      </w:r>
      <w:r w:rsidRPr="002301B3">
        <w:rPr>
          <w:sz w:val="22"/>
          <w:szCs w:val="22"/>
        </w:rPr>
        <w:tab/>
      </w:r>
      <w:r w:rsidR="00B7548E" w:rsidRPr="002301B3">
        <w:rPr>
          <w:sz w:val="22"/>
          <w:szCs w:val="22"/>
        </w:rPr>
        <w:t>Стороны обязуются письменно уведомлять друг друга об изменении формы собственности, банковских и почтовых реквизитов, реорганизации, ликвидации и иных обстоятельствах, влияющих на надлежащее исполнение предусмотренных договором обязательств, в срок не позднее 10 (десяти) рабочих дней с момента наступления соответствующих обстоятельств.</w:t>
      </w:r>
    </w:p>
    <w:p w14:paraId="52B1E06C" w14:textId="77777777" w:rsidR="00B7548E" w:rsidRPr="002301B3" w:rsidRDefault="00B7548E" w:rsidP="00B7548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1</w:t>
      </w:r>
      <w:r>
        <w:rPr>
          <w:sz w:val="22"/>
          <w:szCs w:val="22"/>
        </w:rPr>
        <w:t>2</w:t>
      </w:r>
      <w:r w:rsidRPr="002301B3">
        <w:rPr>
          <w:sz w:val="22"/>
          <w:szCs w:val="22"/>
        </w:rPr>
        <w:t>.9.</w:t>
      </w:r>
      <w:r w:rsidRPr="002301B3">
        <w:rPr>
          <w:sz w:val="22"/>
          <w:szCs w:val="22"/>
        </w:rPr>
        <w:tab/>
        <w:t>Все риски, связанные с непредоставлением и (или) несвоевременным предоставлением информации, указанной в настоящем пункте договора, несет Сторона, не известившая или ненадлежащим образом известившая о произошедших изменениях.</w:t>
      </w:r>
    </w:p>
    <w:p w14:paraId="6DA28A21" w14:textId="04B8ECC2" w:rsidR="002412F4" w:rsidRPr="00B7548E" w:rsidRDefault="00B7548E" w:rsidP="00B93055">
      <w:pPr>
        <w:tabs>
          <w:tab w:val="left" w:pos="567"/>
        </w:tabs>
        <w:suppressAutoHyphens/>
        <w:jc w:val="both"/>
        <w:rPr>
          <w:spacing w:val="-6"/>
          <w:sz w:val="22"/>
          <w:szCs w:val="22"/>
        </w:rPr>
      </w:pPr>
      <w:r w:rsidRPr="002301B3">
        <w:rPr>
          <w:sz w:val="22"/>
          <w:szCs w:val="22"/>
        </w:rPr>
        <w:t>1</w:t>
      </w:r>
      <w:r>
        <w:rPr>
          <w:sz w:val="22"/>
          <w:szCs w:val="22"/>
        </w:rPr>
        <w:t>2</w:t>
      </w:r>
      <w:r w:rsidRPr="002301B3">
        <w:rPr>
          <w:sz w:val="22"/>
          <w:szCs w:val="22"/>
        </w:rPr>
        <w:t>.10.</w:t>
      </w:r>
      <w:r w:rsidRPr="002301B3">
        <w:rPr>
          <w:sz w:val="22"/>
          <w:szCs w:val="22"/>
        </w:rPr>
        <w:tab/>
      </w:r>
      <w:r w:rsidRPr="002301B3">
        <w:rPr>
          <w:sz w:val="22"/>
          <w:szCs w:val="22"/>
        </w:rPr>
        <w:tab/>
      </w:r>
      <w:r w:rsidR="002412F4" w:rsidRPr="00B7548E">
        <w:rPr>
          <w:spacing w:val="-6"/>
          <w:sz w:val="22"/>
          <w:szCs w:val="22"/>
        </w:rPr>
        <w:t>Во всем остальном, что не предусмотрено договором, применяются нормы действующего законодательства Российской Федерации. При внесении изменений в законодательные акты, регламентирующие работы в рамках настоящего договора, Стороны имеют право на изменение условий договора по взаимному согласованию путем</w:t>
      </w:r>
      <w:r w:rsidR="002412F4" w:rsidRPr="00B7548E">
        <w:rPr>
          <w:b/>
          <w:spacing w:val="-6"/>
          <w:sz w:val="22"/>
          <w:szCs w:val="22"/>
        </w:rPr>
        <w:t xml:space="preserve"> </w:t>
      </w:r>
      <w:r w:rsidR="002412F4" w:rsidRPr="00B7548E">
        <w:rPr>
          <w:spacing w:val="-6"/>
          <w:sz w:val="22"/>
          <w:szCs w:val="22"/>
        </w:rPr>
        <w:t>заключения Дополните</w:t>
      </w:r>
      <w:r w:rsidR="00A11147" w:rsidRPr="00B7548E">
        <w:rPr>
          <w:spacing w:val="-6"/>
          <w:sz w:val="22"/>
          <w:szCs w:val="22"/>
        </w:rPr>
        <w:t>льного соглашения к настоящему д</w:t>
      </w:r>
      <w:r w:rsidR="002412F4" w:rsidRPr="00B7548E">
        <w:rPr>
          <w:spacing w:val="-6"/>
          <w:sz w:val="22"/>
          <w:szCs w:val="22"/>
        </w:rPr>
        <w:t xml:space="preserve">оговору. </w:t>
      </w:r>
    </w:p>
    <w:p w14:paraId="3FC575CD" w14:textId="7B7C4525" w:rsidR="00224290" w:rsidRPr="002301B3" w:rsidRDefault="00B93055" w:rsidP="00B7548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1</w:t>
      </w:r>
      <w:r w:rsidR="00FC29F0">
        <w:rPr>
          <w:sz w:val="22"/>
          <w:szCs w:val="22"/>
        </w:rPr>
        <w:t>2</w:t>
      </w:r>
      <w:r w:rsidRPr="002301B3">
        <w:rPr>
          <w:sz w:val="22"/>
          <w:szCs w:val="22"/>
        </w:rPr>
        <w:t>.11.</w:t>
      </w:r>
      <w:r w:rsidRPr="002301B3">
        <w:rPr>
          <w:sz w:val="22"/>
          <w:szCs w:val="22"/>
        </w:rPr>
        <w:tab/>
      </w:r>
      <w:r w:rsidRPr="002301B3">
        <w:rPr>
          <w:sz w:val="22"/>
          <w:szCs w:val="22"/>
        </w:rPr>
        <w:tab/>
      </w:r>
      <w:r w:rsidR="00224290" w:rsidRPr="002301B3">
        <w:rPr>
          <w:noProof/>
          <w:sz w:val="22"/>
          <w:szCs w:val="22"/>
        </w:rPr>
        <w:t>Договор составлен в 2 (двух) экземлярах, имеющих одинаковую юридическую силу, по 1 (одному) экземпляру для каждой Стороны</w:t>
      </w:r>
      <w:r w:rsidR="00224290" w:rsidRPr="002301B3">
        <w:rPr>
          <w:sz w:val="22"/>
          <w:szCs w:val="22"/>
        </w:rPr>
        <w:t>.</w:t>
      </w:r>
    </w:p>
    <w:p w14:paraId="15451902" w14:textId="19AE39C8" w:rsidR="00224290" w:rsidRPr="002301B3" w:rsidRDefault="00224290" w:rsidP="00B93055">
      <w:pPr>
        <w:tabs>
          <w:tab w:val="left" w:pos="567"/>
        </w:tabs>
        <w:jc w:val="both"/>
        <w:rPr>
          <w:spacing w:val="-6"/>
          <w:sz w:val="22"/>
          <w:szCs w:val="22"/>
        </w:rPr>
      </w:pPr>
      <w:r w:rsidRPr="002301B3">
        <w:rPr>
          <w:sz w:val="22"/>
          <w:szCs w:val="22"/>
        </w:rPr>
        <w:t>Стороны обязуются письменно уведомлять друг друга об изменении формы собственности, банковских и почтовых реквизитов, реорганизации, ликвидации и иных обстоятельствах, влияющих   на   надлежащее   ис</w:t>
      </w:r>
      <w:r w:rsidR="00A11147" w:rsidRPr="002301B3">
        <w:rPr>
          <w:sz w:val="22"/>
          <w:szCs w:val="22"/>
        </w:rPr>
        <w:t>полнение   предусмотренных   д</w:t>
      </w:r>
      <w:r w:rsidRPr="002301B3">
        <w:rPr>
          <w:sz w:val="22"/>
          <w:szCs w:val="22"/>
        </w:rPr>
        <w:t>оговором обязательств, в срок не позднее 10 (десяти) рабочих дней с момента наступления соответствующих обстоятельств.</w:t>
      </w:r>
    </w:p>
    <w:p w14:paraId="2BC8DEE3" w14:textId="26C08019" w:rsidR="00861B7E" w:rsidRPr="00861B7E" w:rsidRDefault="00224290" w:rsidP="00861B7E">
      <w:pPr>
        <w:tabs>
          <w:tab w:val="left" w:pos="567"/>
        </w:tabs>
        <w:jc w:val="both"/>
        <w:rPr>
          <w:sz w:val="22"/>
          <w:szCs w:val="22"/>
        </w:rPr>
      </w:pPr>
      <w:r w:rsidRPr="002301B3">
        <w:rPr>
          <w:sz w:val="22"/>
          <w:szCs w:val="22"/>
        </w:rPr>
        <w:t>1</w:t>
      </w:r>
      <w:r w:rsidR="00FC29F0">
        <w:rPr>
          <w:sz w:val="22"/>
          <w:szCs w:val="22"/>
        </w:rPr>
        <w:t>2</w:t>
      </w:r>
      <w:r w:rsidRPr="002301B3">
        <w:rPr>
          <w:sz w:val="22"/>
          <w:szCs w:val="22"/>
        </w:rPr>
        <w:t>.</w:t>
      </w:r>
      <w:r w:rsidR="00C941EA">
        <w:rPr>
          <w:sz w:val="22"/>
          <w:szCs w:val="22"/>
        </w:rPr>
        <w:t>1</w:t>
      </w:r>
      <w:r w:rsidR="00B7548E">
        <w:rPr>
          <w:sz w:val="22"/>
          <w:szCs w:val="22"/>
        </w:rPr>
        <w:t>2</w:t>
      </w:r>
      <w:r w:rsidRPr="002301B3">
        <w:rPr>
          <w:sz w:val="22"/>
          <w:szCs w:val="22"/>
        </w:rPr>
        <w:t>.</w:t>
      </w:r>
      <w:r w:rsidR="00B93055" w:rsidRPr="002301B3">
        <w:rPr>
          <w:sz w:val="22"/>
          <w:szCs w:val="22"/>
        </w:rPr>
        <w:tab/>
      </w:r>
      <w:r w:rsidR="00B93055" w:rsidRPr="002301B3">
        <w:rPr>
          <w:sz w:val="22"/>
          <w:szCs w:val="22"/>
        </w:rPr>
        <w:tab/>
      </w:r>
      <w:r w:rsidR="00861B7E" w:rsidRPr="00861B7E">
        <w:rPr>
          <w:sz w:val="22"/>
          <w:szCs w:val="22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по тексту - ЭП), сертификат ключа проверки которой был изготовлен удостоверяющим центром только из списка удостоверяющих центров, аккредитованных на электронной площадке РТС-тендер  (ООО «РТС-тендер», ИНН 7710357167, КПП 773001001, ОГРН 1027739521666, местонахождение: 121151, г. Москва, Набережная Тараса Шевченко, д. 23А, стр.1, этаж 25, помещение №1). Адрес электронной площадки в сети «Интернет»: http://www.rts-tender.ru/</w:t>
      </w:r>
    </w:p>
    <w:p w14:paraId="101F4D43" w14:textId="6170AE34" w:rsidR="00861B7E" w:rsidRDefault="00861B7E" w:rsidP="00861B7E">
      <w:pPr>
        <w:tabs>
          <w:tab w:val="left" w:pos="567"/>
        </w:tabs>
        <w:jc w:val="both"/>
        <w:rPr>
          <w:sz w:val="22"/>
          <w:szCs w:val="22"/>
        </w:rPr>
      </w:pPr>
      <w:r w:rsidRPr="00861B7E">
        <w:rPr>
          <w:sz w:val="22"/>
          <w:szCs w:val="22"/>
        </w:rPr>
        <w:t>1</w:t>
      </w:r>
      <w:r>
        <w:rPr>
          <w:sz w:val="22"/>
          <w:szCs w:val="22"/>
        </w:rPr>
        <w:t>2</w:t>
      </w:r>
      <w:r w:rsidRPr="00861B7E">
        <w:rPr>
          <w:sz w:val="22"/>
          <w:szCs w:val="22"/>
        </w:rPr>
        <w:t>.1</w:t>
      </w:r>
      <w:r>
        <w:rPr>
          <w:sz w:val="22"/>
          <w:szCs w:val="22"/>
        </w:rPr>
        <w:t>3</w:t>
      </w:r>
      <w:r w:rsidRPr="00861B7E">
        <w:rPr>
          <w:sz w:val="22"/>
          <w:szCs w:val="22"/>
        </w:rPr>
        <w:t>.</w:t>
      </w:r>
      <w:r w:rsidRPr="00861B7E">
        <w:rPr>
          <w:sz w:val="22"/>
          <w:szCs w:val="22"/>
        </w:rPr>
        <w:tab/>
      </w:r>
      <w:r w:rsidRPr="00861B7E">
        <w:rPr>
          <w:sz w:val="22"/>
          <w:szCs w:val="22"/>
        </w:rPr>
        <w:tab/>
        <w:t>В случае подписания договора с использованием ЭП подписание договора осуществляется Сторонами на электронной площадке.</w:t>
      </w:r>
    </w:p>
    <w:p w14:paraId="16DD2BE9" w14:textId="4AEEDEDC" w:rsidR="002412F4" w:rsidRPr="002301B3" w:rsidRDefault="00861B7E" w:rsidP="00B93055">
      <w:pPr>
        <w:tabs>
          <w:tab w:val="left" w:pos="567"/>
        </w:tabs>
        <w:jc w:val="both"/>
        <w:rPr>
          <w:sz w:val="22"/>
          <w:szCs w:val="22"/>
        </w:rPr>
      </w:pPr>
      <w:r w:rsidRPr="00861B7E">
        <w:rPr>
          <w:sz w:val="22"/>
          <w:szCs w:val="22"/>
        </w:rPr>
        <w:t>1</w:t>
      </w:r>
      <w:r>
        <w:rPr>
          <w:sz w:val="22"/>
          <w:szCs w:val="22"/>
        </w:rPr>
        <w:t>2</w:t>
      </w:r>
      <w:r w:rsidRPr="00861B7E">
        <w:rPr>
          <w:sz w:val="22"/>
          <w:szCs w:val="22"/>
        </w:rPr>
        <w:t>.1</w:t>
      </w:r>
      <w:r>
        <w:rPr>
          <w:sz w:val="22"/>
          <w:szCs w:val="22"/>
        </w:rPr>
        <w:t>4</w:t>
      </w:r>
      <w:r w:rsidRPr="00861B7E">
        <w:rPr>
          <w:sz w:val="22"/>
          <w:szCs w:val="22"/>
        </w:rPr>
        <w:t>.</w:t>
      </w:r>
      <w:r w:rsidRPr="00861B7E">
        <w:rPr>
          <w:sz w:val="22"/>
          <w:szCs w:val="22"/>
        </w:rPr>
        <w:tab/>
      </w:r>
      <w:r w:rsidRPr="00861B7E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>К настоящему договору прилагаются и являются его неотъемлемой частью:</w:t>
      </w:r>
    </w:p>
    <w:p w14:paraId="2CB80FAB" w14:textId="77777777" w:rsidR="00513426" w:rsidRDefault="00513426" w:rsidP="00513426">
      <w:pPr>
        <w:tabs>
          <w:tab w:val="left" w:pos="567"/>
        </w:tabs>
        <w:suppressAutoHyphens/>
        <w:ind w:firstLine="284"/>
        <w:jc w:val="both"/>
        <w:rPr>
          <w:sz w:val="22"/>
          <w:szCs w:val="22"/>
        </w:rPr>
      </w:pPr>
      <w:r w:rsidRPr="002301B3">
        <w:rPr>
          <w:sz w:val="22"/>
          <w:szCs w:val="22"/>
        </w:rPr>
        <w:t>Приложение №</w:t>
      </w:r>
      <w:r>
        <w:rPr>
          <w:sz w:val="22"/>
          <w:szCs w:val="22"/>
        </w:rPr>
        <w:t xml:space="preserve"> </w:t>
      </w:r>
      <w:r w:rsidRPr="002301B3">
        <w:rPr>
          <w:sz w:val="22"/>
          <w:szCs w:val="22"/>
        </w:rPr>
        <w:t>1. Локальный сметный расчет</w:t>
      </w:r>
      <w:r>
        <w:rPr>
          <w:sz w:val="22"/>
          <w:szCs w:val="22"/>
        </w:rPr>
        <w:t xml:space="preserve"> № 1 «В</w:t>
      </w:r>
      <w:r w:rsidRPr="00674CA1">
        <w:rPr>
          <w:sz w:val="22"/>
          <w:szCs w:val="22"/>
        </w:rPr>
        <w:t>ыполнение работ по восстановлению линий электропередач при внезапно возникших аварийных ситуациях на объектах АО «Черногорэнерго» Самотлорского (КСП-14, КСП-24, КНС-32),  Лор-</w:t>
      </w:r>
      <w:proofErr w:type="spellStart"/>
      <w:r w:rsidRPr="00674CA1">
        <w:rPr>
          <w:sz w:val="22"/>
          <w:szCs w:val="22"/>
        </w:rPr>
        <w:t>Еганского</w:t>
      </w:r>
      <w:proofErr w:type="spellEnd"/>
      <w:r w:rsidRPr="00674CA1">
        <w:rPr>
          <w:sz w:val="22"/>
          <w:szCs w:val="22"/>
        </w:rPr>
        <w:t>, Мало-Черногорского, Ново-Молодежного, Гун-</w:t>
      </w:r>
      <w:proofErr w:type="spellStart"/>
      <w:r w:rsidRPr="00674CA1">
        <w:rPr>
          <w:sz w:val="22"/>
          <w:szCs w:val="22"/>
        </w:rPr>
        <w:t>Еганского</w:t>
      </w:r>
      <w:proofErr w:type="spellEnd"/>
      <w:r w:rsidRPr="00674CA1">
        <w:rPr>
          <w:sz w:val="22"/>
          <w:szCs w:val="22"/>
        </w:rPr>
        <w:t>, Тюменского,  Ван-</w:t>
      </w:r>
      <w:proofErr w:type="spellStart"/>
      <w:r w:rsidRPr="00674CA1">
        <w:rPr>
          <w:sz w:val="22"/>
          <w:szCs w:val="22"/>
        </w:rPr>
        <w:t>Еганского</w:t>
      </w:r>
      <w:proofErr w:type="spellEnd"/>
      <w:r w:rsidRPr="00674CA1">
        <w:rPr>
          <w:sz w:val="22"/>
          <w:szCs w:val="22"/>
        </w:rPr>
        <w:t>, Ай-</w:t>
      </w:r>
      <w:proofErr w:type="spellStart"/>
      <w:r w:rsidRPr="00674CA1">
        <w:rPr>
          <w:sz w:val="22"/>
          <w:szCs w:val="22"/>
        </w:rPr>
        <w:t>Еганского</w:t>
      </w:r>
      <w:proofErr w:type="spellEnd"/>
      <w:r w:rsidRPr="00674CA1">
        <w:rPr>
          <w:sz w:val="22"/>
          <w:szCs w:val="22"/>
        </w:rPr>
        <w:t xml:space="preserve"> месторождений нефти</w:t>
      </w:r>
      <w:r>
        <w:rPr>
          <w:sz w:val="22"/>
          <w:szCs w:val="22"/>
        </w:rPr>
        <w:t>»;</w:t>
      </w:r>
    </w:p>
    <w:p w14:paraId="2C3DCBD8" w14:textId="77777777" w:rsidR="00513426" w:rsidRPr="00513426" w:rsidRDefault="00513426" w:rsidP="00513426">
      <w:pPr>
        <w:tabs>
          <w:tab w:val="left" w:pos="567"/>
        </w:tabs>
        <w:suppressAutoHyphens/>
        <w:ind w:firstLine="284"/>
        <w:jc w:val="both"/>
        <w:rPr>
          <w:spacing w:val="-6"/>
          <w:sz w:val="22"/>
          <w:szCs w:val="22"/>
        </w:rPr>
      </w:pPr>
      <w:r w:rsidRPr="00513426">
        <w:rPr>
          <w:spacing w:val="-6"/>
          <w:sz w:val="22"/>
          <w:szCs w:val="22"/>
        </w:rPr>
        <w:t>Приложение № 1 к Локальному сметному расчету № 1стоимости перебазировки техники в сетевой район №1;</w:t>
      </w:r>
    </w:p>
    <w:p w14:paraId="59C1E433" w14:textId="77777777" w:rsidR="00513426" w:rsidRDefault="00513426" w:rsidP="00513426">
      <w:pPr>
        <w:tabs>
          <w:tab w:val="left" w:pos="567"/>
        </w:tabs>
        <w:suppressAutoHyphens/>
        <w:ind w:firstLine="284"/>
        <w:jc w:val="both"/>
        <w:rPr>
          <w:sz w:val="22"/>
          <w:szCs w:val="22"/>
        </w:rPr>
      </w:pPr>
      <w:r w:rsidRPr="002301B3">
        <w:rPr>
          <w:sz w:val="22"/>
          <w:szCs w:val="22"/>
        </w:rPr>
        <w:t>Приложение №</w:t>
      </w:r>
      <w:r>
        <w:rPr>
          <w:sz w:val="22"/>
          <w:szCs w:val="22"/>
        </w:rPr>
        <w:t xml:space="preserve"> </w:t>
      </w:r>
      <w:r w:rsidRPr="002301B3">
        <w:rPr>
          <w:sz w:val="22"/>
          <w:szCs w:val="22"/>
        </w:rPr>
        <w:t>2. Дефектная ведомость</w:t>
      </w:r>
      <w:r>
        <w:rPr>
          <w:sz w:val="22"/>
          <w:szCs w:val="22"/>
        </w:rPr>
        <w:t xml:space="preserve"> «</w:t>
      </w:r>
      <w:r w:rsidRPr="00674CA1">
        <w:rPr>
          <w:sz w:val="22"/>
          <w:szCs w:val="22"/>
        </w:rPr>
        <w:t>Выполнение работ по восстановлению линий электропередач при внезапно возникших аварийных ситуациях на объектах АО «Черногорэнерго» Самотлорского (КСП-14, КСП-24, КНС-32</w:t>
      </w:r>
      <w:proofErr w:type="gramStart"/>
      <w:r w:rsidRPr="00674CA1">
        <w:rPr>
          <w:sz w:val="22"/>
          <w:szCs w:val="22"/>
        </w:rPr>
        <w:t>),  Лор</w:t>
      </w:r>
      <w:proofErr w:type="gramEnd"/>
      <w:r w:rsidRPr="00674CA1">
        <w:rPr>
          <w:sz w:val="22"/>
          <w:szCs w:val="22"/>
        </w:rPr>
        <w:t>-</w:t>
      </w:r>
      <w:proofErr w:type="spellStart"/>
      <w:r w:rsidRPr="00674CA1">
        <w:rPr>
          <w:sz w:val="22"/>
          <w:szCs w:val="22"/>
        </w:rPr>
        <w:t>Еганского</w:t>
      </w:r>
      <w:proofErr w:type="spellEnd"/>
      <w:r w:rsidRPr="00674CA1">
        <w:rPr>
          <w:sz w:val="22"/>
          <w:szCs w:val="22"/>
        </w:rPr>
        <w:t>, Мало-Черногорского, Ново-Молодежного, Гун-</w:t>
      </w:r>
      <w:proofErr w:type="spellStart"/>
      <w:r w:rsidRPr="00674CA1">
        <w:rPr>
          <w:sz w:val="22"/>
          <w:szCs w:val="22"/>
        </w:rPr>
        <w:t>Еганского</w:t>
      </w:r>
      <w:proofErr w:type="spellEnd"/>
      <w:r w:rsidRPr="00674CA1">
        <w:rPr>
          <w:sz w:val="22"/>
          <w:szCs w:val="22"/>
        </w:rPr>
        <w:t xml:space="preserve">, </w:t>
      </w:r>
      <w:proofErr w:type="gramStart"/>
      <w:r w:rsidRPr="00674CA1">
        <w:rPr>
          <w:sz w:val="22"/>
          <w:szCs w:val="22"/>
        </w:rPr>
        <w:t>Тюменского,  Ван</w:t>
      </w:r>
      <w:proofErr w:type="gramEnd"/>
      <w:r w:rsidRPr="00674CA1">
        <w:rPr>
          <w:sz w:val="22"/>
          <w:szCs w:val="22"/>
        </w:rPr>
        <w:t>-</w:t>
      </w:r>
      <w:proofErr w:type="spellStart"/>
      <w:r w:rsidRPr="00674CA1">
        <w:rPr>
          <w:sz w:val="22"/>
          <w:szCs w:val="22"/>
        </w:rPr>
        <w:t>Еганского</w:t>
      </w:r>
      <w:proofErr w:type="spellEnd"/>
      <w:r w:rsidRPr="00674CA1">
        <w:rPr>
          <w:sz w:val="22"/>
          <w:szCs w:val="22"/>
        </w:rPr>
        <w:t>, Ай-</w:t>
      </w:r>
      <w:proofErr w:type="spellStart"/>
      <w:r w:rsidRPr="00674CA1">
        <w:rPr>
          <w:sz w:val="22"/>
          <w:szCs w:val="22"/>
        </w:rPr>
        <w:t>Еганского</w:t>
      </w:r>
      <w:proofErr w:type="spellEnd"/>
      <w:r w:rsidRPr="00674CA1">
        <w:rPr>
          <w:sz w:val="22"/>
          <w:szCs w:val="22"/>
        </w:rPr>
        <w:t xml:space="preserve"> месторождений нефти</w:t>
      </w:r>
      <w:r>
        <w:rPr>
          <w:sz w:val="22"/>
          <w:szCs w:val="22"/>
        </w:rPr>
        <w:t>»;</w:t>
      </w:r>
    </w:p>
    <w:p w14:paraId="7E5C6458" w14:textId="77777777" w:rsidR="00513426" w:rsidRPr="002301B3" w:rsidRDefault="00513426" w:rsidP="00513426">
      <w:pPr>
        <w:tabs>
          <w:tab w:val="left" w:pos="567"/>
        </w:tabs>
        <w:suppressAutoHyphens/>
        <w:ind w:firstLine="284"/>
        <w:jc w:val="both"/>
        <w:rPr>
          <w:sz w:val="22"/>
          <w:szCs w:val="22"/>
        </w:rPr>
      </w:pPr>
      <w:r w:rsidRPr="002301B3">
        <w:rPr>
          <w:sz w:val="22"/>
          <w:szCs w:val="22"/>
        </w:rPr>
        <w:t>Приложение №</w:t>
      </w:r>
      <w:r>
        <w:rPr>
          <w:sz w:val="22"/>
          <w:szCs w:val="22"/>
        </w:rPr>
        <w:t xml:space="preserve"> </w:t>
      </w:r>
      <w:r w:rsidRPr="002301B3">
        <w:rPr>
          <w:sz w:val="22"/>
          <w:szCs w:val="22"/>
        </w:rPr>
        <w:t>3. Акт о приемке выполненных работ (Форма №КС-2);</w:t>
      </w:r>
    </w:p>
    <w:p w14:paraId="398292C8" w14:textId="77777777" w:rsidR="00513426" w:rsidRPr="002301B3" w:rsidRDefault="00513426" w:rsidP="00513426">
      <w:pPr>
        <w:tabs>
          <w:tab w:val="left" w:pos="567"/>
        </w:tabs>
        <w:suppressAutoHyphens/>
        <w:ind w:firstLine="284"/>
        <w:jc w:val="both"/>
        <w:rPr>
          <w:sz w:val="22"/>
          <w:szCs w:val="22"/>
        </w:rPr>
      </w:pPr>
      <w:r w:rsidRPr="002301B3">
        <w:rPr>
          <w:sz w:val="22"/>
          <w:szCs w:val="22"/>
        </w:rPr>
        <w:t>Приложение №</w:t>
      </w:r>
      <w:r>
        <w:rPr>
          <w:sz w:val="22"/>
          <w:szCs w:val="22"/>
        </w:rPr>
        <w:t xml:space="preserve"> </w:t>
      </w:r>
      <w:r w:rsidRPr="002301B3">
        <w:rPr>
          <w:sz w:val="22"/>
          <w:szCs w:val="22"/>
        </w:rPr>
        <w:t>4. Справка о стоимости выполненных работ и затрат (Форма №КС-3)</w:t>
      </w:r>
    </w:p>
    <w:p w14:paraId="6145E496" w14:textId="77777777" w:rsidR="00513426" w:rsidRPr="002301B3" w:rsidRDefault="00513426" w:rsidP="00513426">
      <w:pPr>
        <w:tabs>
          <w:tab w:val="left" w:pos="567"/>
        </w:tabs>
        <w:suppressAutoHyphens/>
        <w:ind w:firstLine="284"/>
        <w:jc w:val="both"/>
        <w:rPr>
          <w:sz w:val="22"/>
          <w:szCs w:val="22"/>
        </w:rPr>
      </w:pPr>
      <w:r w:rsidRPr="002301B3">
        <w:rPr>
          <w:sz w:val="22"/>
          <w:szCs w:val="22"/>
        </w:rPr>
        <w:t>Приложение №</w:t>
      </w:r>
      <w:r>
        <w:rPr>
          <w:sz w:val="22"/>
          <w:szCs w:val="22"/>
        </w:rPr>
        <w:t xml:space="preserve"> </w:t>
      </w:r>
      <w:r w:rsidRPr="002301B3">
        <w:rPr>
          <w:sz w:val="22"/>
          <w:szCs w:val="22"/>
        </w:rPr>
        <w:t>5. Акт приема-передачи нормативных документов Заказчика;</w:t>
      </w:r>
    </w:p>
    <w:p w14:paraId="515F37D7" w14:textId="073B877A" w:rsidR="00513426" w:rsidRDefault="00513426" w:rsidP="00513426">
      <w:pPr>
        <w:tabs>
          <w:tab w:val="left" w:pos="567"/>
        </w:tabs>
        <w:suppressAutoHyphens/>
        <w:ind w:firstLine="284"/>
        <w:jc w:val="both"/>
        <w:rPr>
          <w:sz w:val="22"/>
          <w:szCs w:val="22"/>
        </w:rPr>
      </w:pPr>
      <w:r w:rsidRPr="002301B3">
        <w:rPr>
          <w:sz w:val="22"/>
          <w:szCs w:val="22"/>
        </w:rPr>
        <w:t>Приложение №</w:t>
      </w:r>
      <w:r>
        <w:rPr>
          <w:sz w:val="22"/>
          <w:szCs w:val="22"/>
        </w:rPr>
        <w:t xml:space="preserve"> </w:t>
      </w:r>
      <w:r w:rsidRPr="002301B3">
        <w:rPr>
          <w:sz w:val="22"/>
          <w:szCs w:val="22"/>
        </w:rPr>
        <w:t>6. Шкала оценки организации и качества работ на объектах АО «Черногорэнерго»</w:t>
      </w:r>
      <w:r w:rsidR="00CE29CE">
        <w:rPr>
          <w:sz w:val="22"/>
          <w:szCs w:val="22"/>
        </w:rPr>
        <w:t>;</w:t>
      </w:r>
    </w:p>
    <w:p w14:paraId="68DA08FC" w14:textId="440B6A10" w:rsidR="00CE29CE" w:rsidRDefault="00CE29CE" w:rsidP="00513426">
      <w:pPr>
        <w:tabs>
          <w:tab w:val="left" w:pos="567"/>
        </w:tabs>
        <w:suppressAutoHyphens/>
        <w:ind w:firstLine="284"/>
        <w:jc w:val="both"/>
        <w:rPr>
          <w:sz w:val="22"/>
          <w:szCs w:val="22"/>
        </w:rPr>
      </w:pPr>
      <w:r w:rsidRPr="002301B3">
        <w:rPr>
          <w:sz w:val="22"/>
          <w:szCs w:val="22"/>
        </w:rPr>
        <w:t>Приложение №</w:t>
      </w:r>
      <w:r>
        <w:rPr>
          <w:sz w:val="22"/>
          <w:szCs w:val="22"/>
        </w:rPr>
        <w:t xml:space="preserve"> 7</w:t>
      </w:r>
      <w:r w:rsidRPr="002301B3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Отчет </w:t>
      </w:r>
      <w:r w:rsidRPr="00CE29CE">
        <w:rPr>
          <w:sz w:val="22"/>
          <w:szCs w:val="22"/>
        </w:rPr>
        <w:t>об использовании давальческих материалов</w:t>
      </w:r>
      <w:r>
        <w:rPr>
          <w:sz w:val="22"/>
          <w:szCs w:val="22"/>
        </w:rPr>
        <w:t xml:space="preserve"> (форма).</w:t>
      </w:r>
    </w:p>
    <w:p w14:paraId="1C7D6087" w14:textId="77777777" w:rsidR="00861B7E" w:rsidRDefault="00861B7E" w:rsidP="00B93055">
      <w:pPr>
        <w:tabs>
          <w:tab w:val="left" w:pos="567"/>
        </w:tabs>
        <w:suppressAutoHyphens/>
        <w:jc w:val="both"/>
        <w:rPr>
          <w:sz w:val="22"/>
          <w:szCs w:val="22"/>
        </w:rPr>
      </w:pPr>
    </w:p>
    <w:p w14:paraId="04862DB7" w14:textId="35763498" w:rsidR="00614E08" w:rsidRDefault="00953195" w:rsidP="00C25719">
      <w:pPr>
        <w:pStyle w:val="5"/>
        <w:keepNext w:val="0"/>
        <w:suppressAutoHyphens/>
        <w:rPr>
          <w:b/>
          <w:sz w:val="22"/>
          <w:szCs w:val="22"/>
        </w:rPr>
      </w:pPr>
      <w:r w:rsidRPr="002301B3">
        <w:rPr>
          <w:b/>
          <w:noProof/>
          <w:sz w:val="22"/>
          <w:szCs w:val="22"/>
        </w:rPr>
        <w:t>1</w:t>
      </w:r>
      <w:r w:rsidR="00FC29F0">
        <w:rPr>
          <w:b/>
          <w:noProof/>
          <w:sz w:val="22"/>
          <w:szCs w:val="22"/>
        </w:rPr>
        <w:t>3</w:t>
      </w:r>
      <w:r w:rsidR="0093164A" w:rsidRPr="002301B3">
        <w:rPr>
          <w:b/>
          <w:noProof/>
          <w:sz w:val="22"/>
          <w:szCs w:val="22"/>
        </w:rPr>
        <w:t>.</w:t>
      </w:r>
      <w:r w:rsidR="0093164A" w:rsidRPr="002301B3">
        <w:rPr>
          <w:b/>
          <w:sz w:val="22"/>
          <w:szCs w:val="22"/>
        </w:rPr>
        <w:t xml:space="preserve"> АДРЕСА </w:t>
      </w:r>
      <w:r w:rsidR="000126F0" w:rsidRPr="002301B3">
        <w:rPr>
          <w:b/>
          <w:sz w:val="22"/>
          <w:szCs w:val="22"/>
        </w:rPr>
        <w:t>И БАНКОВСКИЕ РЕКВИЗИТЫ СТОРОН</w:t>
      </w:r>
    </w:p>
    <w:p w14:paraId="45157F00" w14:textId="7967644D" w:rsidR="0073642D" w:rsidRPr="002301B3" w:rsidRDefault="0073642D" w:rsidP="00C25719">
      <w:pPr>
        <w:pStyle w:val="a6"/>
        <w:jc w:val="both"/>
        <w:rPr>
          <w:b/>
          <w:sz w:val="22"/>
          <w:szCs w:val="22"/>
        </w:rPr>
      </w:pPr>
      <w:r w:rsidRPr="002301B3">
        <w:rPr>
          <w:b/>
          <w:sz w:val="22"/>
          <w:szCs w:val="22"/>
        </w:rPr>
        <w:t>1</w:t>
      </w:r>
      <w:r w:rsidR="00FC29F0">
        <w:rPr>
          <w:b/>
          <w:sz w:val="22"/>
          <w:szCs w:val="22"/>
        </w:rPr>
        <w:t>3</w:t>
      </w:r>
      <w:r w:rsidRPr="002301B3">
        <w:rPr>
          <w:b/>
          <w:sz w:val="22"/>
          <w:szCs w:val="22"/>
        </w:rPr>
        <w:t>.1.</w:t>
      </w:r>
      <w:r w:rsidR="00FD6E4C" w:rsidRPr="002301B3">
        <w:rPr>
          <w:b/>
          <w:sz w:val="22"/>
          <w:szCs w:val="22"/>
        </w:rPr>
        <w:t xml:space="preserve"> «Заказчик»: </w:t>
      </w:r>
      <w:r w:rsidRPr="002301B3">
        <w:rPr>
          <w:b/>
          <w:sz w:val="22"/>
          <w:szCs w:val="22"/>
        </w:rPr>
        <w:t>АО «Черногорэнерго»</w:t>
      </w:r>
    </w:p>
    <w:p w14:paraId="1D6AC20A" w14:textId="77777777" w:rsidR="002452BD" w:rsidRPr="00AA1EB9" w:rsidRDefault="002452BD" w:rsidP="002452BD">
      <w:pPr>
        <w:widowControl w:val="0"/>
        <w:suppressAutoHyphens/>
        <w:autoSpaceDE w:val="0"/>
        <w:autoSpaceDN w:val="0"/>
        <w:jc w:val="both"/>
        <w:rPr>
          <w:spacing w:val="-6"/>
          <w:sz w:val="23"/>
          <w:szCs w:val="23"/>
        </w:rPr>
      </w:pPr>
      <w:r w:rsidRPr="0073063B">
        <w:rPr>
          <w:i/>
          <w:sz w:val="23"/>
          <w:szCs w:val="23"/>
        </w:rPr>
        <w:t xml:space="preserve">Место нахождения Общества: </w:t>
      </w:r>
      <w:r w:rsidRPr="00AA1EB9">
        <w:rPr>
          <w:spacing w:val="-6"/>
          <w:sz w:val="23"/>
          <w:szCs w:val="23"/>
        </w:rPr>
        <w:t xml:space="preserve">ул. 2П-2, №6, Панель 12, Западный промышленный узел, г. Нижневартовск Ханты-Мансийский автономный округ -Югра, Тюменская область, Российская Федерация. </w:t>
      </w:r>
    </w:p>
    <w:p w14:paraId="23A2CA1C" w14:textId="77777777" w:rsidR="002452BD" w:rsidRPr="0073063B" w:rsidRDefault="002452BD" w:rsidP="002452BD">
      <w:pPr>
        <w:widowControl w:val="0"/>
        <w:suppressAutoHyphens/>
        <w:autoSpaceDE w:val="0"/>
        <w:autoSpaceDN w:val="0"/>
        <w:jc w:val="both"/>
        <w:rPr>
          <w:sz w:val="23"/>
          <w:szCs w:val="23"/>
        </w:rPr>
      </w:pPr>
      <w:r w:rsidRPr="0073063B">
        <w:rPr>
          <w:i/>
          <w:sz w:val="23"/>
          <w:szCs w:val="23"/>
        </w:rPr>
        <w:t xml:space="preserve">Почтовый адрес Общества: </w:t>
      </w:r>
      <w:r w:rsidRPr="0073063B">
        <w:rPr>
          <w:sz w:val="23"/>
          <w:szCs w:val="23"/>
        </w:rPr>
        <w:t xml:space="preserve">628606, а/я 217, г. Нижневартовск, Ханты-Мансийский автономный округ - Югра, Тюменская область, Российская Федерация. </w:t>
      </w:r>
    </w:p>
    <w:p w14:paraId="37304ACC" w14:textId="77777777" w:rsidR="002452BD" w:rsidRPr="0073063B" w:rsidRDefault="002452BD" w:rsidP="002452BD">
      <w:pPr>
        <w:widowControl w:val="0"/>
        <w:suppressAutoHyphens/>
        <w:autoSpaceDE w:val="0"/>
        <w:autoSpaceDN w:val="0"/>
        <w:jc w:val="both"/>
        <w:rPr>
          <w:sz w:val="23"/>
          <w:szCs w:val="23"/>
        </w:rPr>
      </w:pPr>
      <w:r w:rsidRPr="0073063B">
        <w:rPr>
          <w:sz w:val="23"/>
          <w:szCs w:val="23"/>
        </w:rPr>
        <w:t>А</w:t>
      </w:r>
      <w:r w:rsidRPr="00AA1EB9">
        <w:rPr>
          <w:i/>
          <w:iCs/>
          <w:sz w:val="23"/>
          <w:szCs w:val="23"/>
        </w:rPr>
        <w:t xml:space="preserve">дрес (место нахождения) для оформления счетов-фактур/УПД: </w:t>
      </w:r>
      <w:r w:rsidRPr="0073063B">
        <w:rPr>
          <w:sz w:val="23"/>
          <w:szCs w:val="23"/>
        </w:rPr>
        <w:t xml:space="preserve">628621, Ханты-Мансийский автономный округ- Югра, г. Нижневартовск, ул. 2П-2, Западный промышленный узел, д.6, панель 12. </w:t>
      </w:r>
    </w:p>
    <w:p w14:paraId="52B2378B" w14:textId="77777777" w:rsidR="002452BD" w:rsidRPr="0073063B" w:rsidRDefault="002452BD" w:rsidP="002452BD">
      <w:pPr>
        <w:widowControl w:val="0"/>
        <w:suppressAutoHyphens/>
        <w:autoSpaceDE w:val="0"/>
        <w:autoSpaceDN w:val="0"/>
        <w:jc w:val="both"/>
        <w:rPr>
          <w:sz w:val="23"/>
          <w:szCs w:val="23"/>
        </w:rPr>
      </w:pPr>
      <w:r w:rsidRPr="0073063B">
        <w:rPr>
          <w:sz w:val="23"/>
          <w:szCs w:val="23"/>
        </w:rPr>
        <w:t>Тел.: (3466) 49-14-74; факс (3466) 61-21-11</w:t>
      </w:r>
      <w:r>
        <w:rPr>
          <w:sz w:val="23"/>
          <w:szCs w:val="23"/>
        </w:rPr>
        <w:t xml:space="preserve">, </w:t>
      </w:r>
      <w:r w:rsidRPr="0073063B">
        <w:rPr>
          <w:sz w:val="23"/>
          <w:szCs w:val="23"/>
        </w:rPr>
        <w:t>E-mail: org@chernogorenergo.ru</w:t>
      </w:r>
    </w:p>
    <w:p w14:paraId="1A09BB9F" w14:textId="77777777" w:rsidR="002452BD" w:rsidRPr="0073063B" w:rsidRDefault="002452BD" w:rsidP="002452BD">
      <w:pPr>
        <w:widowControl w:val="0"/>
        <w:suppressAutoHyphens/>
        <w:autoSpaceDE w:val="0"/>
        <w:autoSpaceDN w:val="0"/>
        <w:jc w:val="both"/>
        <w:rPr>
          <w:sz w:val="23"/>
          <w:szCs w:val="23"/>
        </w:rPr>
      </w:pPr>
      <w:r w:rsidRPr="0073063B">
        <w:rPr>
          <w:sz w:val="23"/>
          <w:szCs w:val="23"/>
        </w:rPr>
        <w:t>ИНН 8620001023, КПП 860301001, ОГРН 1028600951081, ОКПО 05793258, ОКОГУ- 4210008, ОКФС- 16, ОКОПФ- 12267, ОКДП 9440100, ОКВЭД 35.12.</w:t>
      </w:r>
    </w:p>
    <w:p w14:paraId="026F7A5D" w14:textId="77777777" w:rsidR="002452BD" w:rsidRPr="0073063B" w:rsidRDefault="002452BD" w:rsidP="002452BD">
      <w:pPr>
        <w:widowControl w:val="0"/>
        <w:suppressAutoHyphens/>
        <w:autoSpaceDE w:val="0"/>
        <w:autoSpaceDN w:val="0"/>
        <w:jc w:val="both"/>
        <w:rPr>
          <w:sz w:val="23"/>
          <w:szCs w:val="23"/>
        </w:rPr>
      </w:pPr>
      <w:r w:rsidRPr="0073063B">
        <w:rPr>
          <w:i/>
          <w:sz w:val="23"/>
          <w:szCs w:val="23"/>
        </w:rPr>
        <w:t>Банковские реквизиты:</w:t>
      </w:r>
      <w:r>
        <w:rPr>
          <w:i/>
          <w:sz w:val="23"/>
          <w:szCs w:val="23"/>
        </w:rPr>
        <w:t xml:space="preserve"> </w:t>
      </w:r>
      <w:r w:rsidRPr="0073063B">
        <w:rPr>
          <w:sz w:val="23"/>
          <w:szCs w:val="23"/>
        </w:rPr>
        <w:t>Р/с: 40702810838340000557 в ФИЛИАЛЕ «ЕКАТЕРИНБУРГСКИЙ» АО «АЛЬФА-БАНК»</w:t>
      </w:r>
      <w:r>
        <w:rPr>
          <w:sz w:val="23"/>
          <w:szCs w:val="23"/>
        </w:rPr>
        <w:t xml:space="preserve"> </w:t>
      </w:r>
      <w:r w:rsidRPr="0073063B">
        <w:rPr>
          <w:sz w:val="23"/>
          <w:szCs w:val="23"/>
        </w:rPr>
        <w:t>К/с: 30101810100000000964, БИК 046577964</w:t>
      </w:r>
    </w:p>
    <w:p w14:paraId="408730DF" w14:textId="77777777" w:rsidR="002452BD" w:rsidRDefault="002452BD" w:rsidP="00861B7E">
      <w:pPr>
        <w:jc w:val="both"/>
        <w:rPr>
          <w:bCs/>
          <w:sz w:val="22"/>
          <w:szCs w:val="22"/>
        </w:rPr>
      </w:pPr>
    </w:p>
    <w:p w14:paraId="2AA91FAA" w14:textId="5B612BBF" w:rsidR="00D41CCE" w:rsidRPr="00D41CCE" w:rsidRDefault="0073642D" w:rsidP="00D41CCE">
      <w:pPr>
        <w:pStyle w:val="32"/>
        <w:keepNext w:val="0"/>
        <w:widowControl w:val="0"/>
        <w:spacing w:line="240" w:lineRule="auto"/>
        <w:rPr>
          <w:sz w:val="22"/>
          <w:szCs w:val="22"/>
          <w:lang w:val="ru-RU"/>
        </w:rPr>
      </w:pPr>
      <w:r w:rsidRPr="002301B3">
        <w:rPr>
          <w:sz w:val="22"/>
          <w:szCs w:val="22"/>
          <w:lang w:val="ru-RU"/>
        </w:rPr>
        <w:t>1</w:t>
      </w:r>
      <w:r w:rsidR="00FC29F0">
        <w:rPr>
          <w:sz w:val="22"/>
          <w:szCs w:val="22"/>
          <w:lang w:val="ru-RU"/>
        </w:rPr>
        <w:t>3</w:t>
      </w:r>
      <w:r w:rsidRPr="002301B3">
        <w:rPr>
          <w:sz w:val="22"/>
          <w:szCs w:val="22"/>
          <w:lang w:val="ru-RU"/>
        </w:rPr>
        <w:t>.2. «Подрядчик»:</w:t>
      </w:r>
      <w:r w:rsidR="00614E08">
        <w:rPr>
          <w:b w:val="0"/>
          <w:sz w:val="22"/>
          <w:szCs w:val="22"/>
          <w:lang w:val="ru-RU"/>
        </w:rPr>
        <w:t xml:space="preserve"> ____________________</w:t>
      </w:r>
    </w:p>
    <w:p w14:paraId="35308F41" w14:textId="5D1A989B" w:rsidR="00D41CCE" w:rsidRPr="00D41CCE" w:rsidRDefault="00D41CCE" w:rsidP="00D41CCE">
      <w:pPr>
        <w:rPr>
          <w:sz w:val="22"/>
          <w:szCs w:val="22"/>
        </w:rPr>
      </w:pPr>
      <w:r w:rsidRPr="00D41CCE">
        <w:rPr>
          <w:b/>
          <w:i/>
          <w:sz w:val="22"/>
          <w:szCs w:val="22"/>
        </w:rPr>
        <w:t>Юридический адрес:</w:t>
      </w:r>
      <w:r w:rsidRPr="00D41CCE">
        <w:rPr>
          <w:sz w:val="22"/>
          <w:szCs w:val="22"/>
        </w:rPr>
        <w:t xml:space="preserve"> </w:t>
      </w:r>
      <w:r w:rsidR="00614E08">
        <w:rPr>
          <w:sz w:val="22"/>
          <w:szCs w:val="22"/>
        </w:rPr>
        <w:t>___________________</w:t>
      </w:r>
    </w:p>
    <w:p w14:paraId="22F489EE" w14:textId="31A9D68B" w:rsidR="00D41CCE" w:rsidRPr="00D41CCE" w:rsidRDefault="00D41CCE" w:rsidP="00D41CCE">
      <w:pPr>
        <w:rPr>
          <w:sz w:val="22"/>
          <w:szCs w:val="22"/>
        </w:rPr>
      </w:pPr>
      <w:r w:rsidRPr="00D41CCE">
        <w:rPr>
          <w:b/>
          <w:i/>
          <w:sz w:val="22"/>
          <w:szCs w:val="22"/>
        </w:rPr>
        <w:lastRenderedPageBreak/>
        <w:t>Почтовый адрес:</w:t>
      </w:r>
      <w:r w:rsidRPr="00D41CCE">
        <w:rPr>
          <w:sz w:val="22"/>
          <w:szCs w:val="22"/>
        </w:rPr>
        <w:t xml:space="preserve"> </w:t>
      </w:r>
      <w:r w:rsidR="00614E08">
        <w:rPr>
          <w:sz w:val="22"/>
          <w:szCs w:val="22"/>
        </w:rPr>
        <w:t>______________________</w:t>
      </w:r>
    </w:p>
    <w:p w14:paraId="5EAC00B7" w14:textId="624EC7AE" w:rsidR="00D41CCE" w:rsidRPr="00D41CCE" w:rsidRDefault="00D41CCE" w:rsidP="00D41CCE">
      <w:pPr>
        <w:rPr>
          <w:sz w:val="22"/>
          <w:szCs w:val="22"/>
        </w:rPr>
      </w:pPr>
      <w:r w:rsidRPr="00D41CCE">
        <w:rPr>
          <w:sz w:val="22"/>
          <w:szCs w:val="22"/>
        </w:rPr>
        <w:t xml:space="preserve">Тел./факс: </w:t>
      </w:r>
      <w:r w:rsidR="00614E08">
        <w:rPr>
          <w:sz w:val="22"/>
          <w:szCs w:val="22"/>
        </w:rPr>
        <w:t>_______________________ е</w:t>
      </w:r>
      <w:r w:rsidRPr="00D41CCE">
        <w:rPr>
          <w:sz w:val="22"/>
          <w:szCs w:val="22"/>
        </w:rPr>
        <w:t>-</w:t>
      </w:r>
      <w:proofErr w:type="spellStart"/>
      <w:proofErr w:type="gramStart"/>
      <w:r w:rsidRPr="00D41CCE">
        <w:rPr>
          <w:sz w:val="22"/>
          <w:szCs w:val="22"/>
        </w:rPr>
        <w:t>mail</w:t>
      </w:r>
      <w:proofErr w:type="spellEnd"/>
      <w:r w:rsidRPr="00D41CCE">
        <w:rPr>
          <w:sz w:val="22"/>
          <w:szCs w:val="22"/>
        </w:rPr>
        <w:t>:</w:t>
      </w:r>
      <w:r w:rsidR="00614E08">
        <w:rPr>
          <w:sz w:val="22"/>
          <w:szCs w:val="22"/>
        </w:rPr>
        <w:t>_</w:t>
      </w:r>
      <w:proofErr w:type="gramEnd"/>
      <w:r w:rsidR="00614E08">
        <w:rPr>
          <w:sz w:val="22"/>
          <w:szCs w:val="22"/>
        </w:rPr>
        <w:t>___________________</w:t>
      </w:r>
    </w:p>
    <w:p w14:paraId="07A45E73" w14:textId="55A233F2" w:rsidR="00D41CCE" w:rsidRPr="00D41CCE" w:rsidRDefault="00D41CCE" w:rsidP="00D41CCE">
      <w:pPr>
        <w:rPr>
          <w:sz w:val="22"/>
          <w:szCs w:val="22"/>
        </w:rPr>
      </w:pPr>
      <w:r w:rsidRPr="00D41CCE">
        <w:rPr>
          <w:sz w:val="22"/>
          <w:szCs w:val="22"/>
        </w:rPr>
        <w:t xml:space="preserve">ОГРН </w:t>
      </w:r>
      <w:r w:rsidR="00614E08">
        <w:rPr>
          <w:sz w:val="22"/>
          <w:szCs w:val="22"/>
        </w:rPr>
        <w:t>______________</w:t>
      </w:r>
      <w:r w:rsidRPr="00D41CCE">
        <w:rPr>
          <w:sz w:val="22"/>
          <w:szCs w:val="22"/>
        </w:rPr>
        <w:t xml:space="preserve">, ИНН </w:t>
      </w:r>
      <w:r w:rsidR="00614E08">
        <w:rPr>
          <w:sz w:val="22"/>
          <w:szCs w:val="22"/>
        </w:rPr>
        <w:t>__________</w:t>
      </w:r>
      <w:r w:rsidRPr="00D41CCE">
        <w:rPr>
          <w:sz w:val="22"/>
          <w:szCs w:val="22"/>
        </w:rPr>
        <w:t xml:space="preserve">, КПП </w:t>
      </w:r>
      <w:r w:rsidR="00614E08">
        <w:rPr>
          <w:sz w:val="22"/>
          <w:szCs w:val="22"/>
        </w:rPr>
        <w:t>__________</w:t>
      </w:r>
      <w:r w:rsidRPr="00D41CCE">
        <w:rPr>
          <w:sz w:val="22"/>
          <w:szCs w:val="22"/>
        </w:rPr>
        <w:t xml:space="preserve">, ОКПО </w:t>
      </w:r>
      <w:r w:rsidR="00614E08">
        <w:rPr>
          <w:sz w:val="22"/>
          <w:szCs w:val="22"/>
        </w:rPr>
        <w:t>__________</w:t>
      </w:r>
      <w:r w:rsidRPr="00D41CCE">
        <w:rPr>
          <w:sz w:val="22"/>
          <w:szCs w:val="22"/>
        </w:rPr>
        <w:t xml:space="preserve">, ОКОПФ </w:t>
      </w:r>
      <w:r w:rsidR="00614E08">
        <w:rPr>
          <w:sz w:val="22"/>
          <w:szCs w:val="22"/>
        </w:rPr>
        <w:t>________</w:t>
      </w:r>
      <w:r w:rsidRPr="00D41CCE">
        <w:rPr>
          <w:sz w:val="22"/>
          <w:szCs w:val="22"/>
        </w:rPr>
        <w:t xml:space="preserve">, ОКФС </w:t>
      </w:r>
      <w:r w:rsidR="00614E08">
        <w:rPr>
          <w:sz w:val="22"/>
          <w:szCs w:val="22"/>
        </w:rPr>
        <w:t>____</w:t>
      </w:r>
      <w:r w:rsidRPr="00D41CCE">
        <w:rPr>
          <w:sz w:val="22"/>
          <w:szCs w:val="22"/>
        </w:rPr>
        <w:t xml:space="preserve">, ОКВЭД </w:t>
      </w:r>
      <w:r w:rsidR="00614E08">
        <w:rPr>
          <w:sz w:val="22"/>
          <w:szCs w:val="22"/>
        </w:rPr>
        <w:t>_____________,</w:t>
      </w:r>
      <w:r w:rsidR="00614E08" w:rsidRPr="00614E08">
        <w:rPr>
          <w:bCs/>
          <w:sz w:val="22"/>
          <w:szCs w:val="22"/>
        </w:rPr>
        <w:t xml:space="preserve"> </w:t>
      </w:r>
      <w:r w:rsidR="00614E08" w:rsidRPr="002301B3">
        <w:rPr>
          <w:bCs/>
          <w:sz w:val="22"/>
          <w:szCs w:val="22"/>
        </w:rPr>
        <w:t>ОКДП</w:t>
      </w:r>
      <w:r w:rsidR="00614E08">
        <w:rPr>
          <w:bCs/>
          <w:sz w:val="22"/>
          <w:szCs w:val="22"/>
        </w:rPr>
        <w:t xml:space="preserve"> ____________, </w:t>
      </w:r>
    </w:p>
    <w:p w14:paraId="46E58C7E" w14:textId="27CFC28E" w:rsidR="00D41CCE" w:rsidRPr="00D41CCE" w:rsidRDefault="00D41CCE" w:rsidP="00D41CCE">
      <w:pPr>
        <w:rPr>
          <w:sz w:val="22"/>
          <w:szCs w:val="22"/>
        </w:rPr>
      </w:pPr>
      <w:r w:rsidRPr="00D41CCE">
        <w:rPr>
          <w:b/>
          <w:i/>
          <w:sz w:val="22"/>
          <w:szCs w:val="22"/>
        </w:rPr>
        <w:t>Банковские реквизиты:</w:t>
      </w:r>
      <w:r w:rsidR="00614E08">
        <w:rPr>
          <w:b/>
          <w:i/>
          <w:sz w:val="22"/>
          <w:szCs w:val="22"/>
        </w:rPr>
        <w:t xml:space="preserve"> </w:t>
      </w:r>
      <w:r w:rsidRPr="00D41CCE">
        <w:rPr>
          <w:sz w:val="22"/>
          <w:szCs w:val="22"/>
        </w:rPr>
        <w:t xml:space="preserve">Р/с </w:t>
      </w:r>
      <w:r w:rsidR="00614E08">
        <w:rPr>
          <w:sz w:val="22"/>
          <w:szCs w:val="22"/>
        </w:rPr>
        <w:t>___________</w:t>
      </w:r>
      <w:r w:rsidRPr="00D41CCE">
        <w:rPr>
          <w:sz w:val="22"/>
          <w:szCs w:val="22"/>
        </w:rPr>
        <w:t xml:space="preserve"> в </w:t>
      </w:r>
      <w:r w:rsidR="00614E08">
        <w:rPr>
          <w:sz w:val="22"/>
          <w:szCs w:val="22"/>
        </w:rPr>
        <w:t>_____________</w:t>
      </w:r>
      <w:proofErr w:type="gramStart"/>
      <w:r w:rsidR="00614E08">
        <w:rPr>
          <w:sz w:val="22"/>
          <w:szCs w:val="22"/>
        </w:rPr>
        <w:t xml:space="preserve">_ </w:t>
      </w:r>
      <w:r w:rsidRPr="00D41CCE">
        <w:rPr>
          <w:sz w:val="22"/>
          <w:szCs w:val="22"/>
        </w:rPr>
        <w:t xml:space="preserve"> К</w:t>
      </w:r>
      <w:proofErr w:type="gramEnd"/>
      <w:r w:rsidRPr="00D41CCE">
        <w:rPr>
          <w:sz w:val="22"/>
          <w:szCs w:val="22"/>
        </w:rPr>
        <w:t xml:space="preserve">/с </w:t>
      </w:r>
      <w:r w:rsidR="00614E08">
        <w:rPr>
          <w:sz w:val="22"/>
          <w:szCs w:val="22"/>
        </w:rPr>
        <w:t>______________</w:t>
      </w:r>
      <w:r w:rsidRPr="00D41CCE">
        <w:rPr>
          <w:sz w:val="22"/>
          <w:szCs w:val="22"/>
        </w:rPr>
        <w:t xml:space="preserve">, БИК </w:t>
      </w:r>
      <w:r w:rsidR="00614E08">
        <w:rPr>
          <w:sz w:val="22"/>
          <w:szCs w:val="22"/>
        </w:rPr>
        <w:t>___________</w:t>
      </w:r>
    </w:p>
    <w:p w14:paraId="6F4B9A75" w14:textId="77777777" w:rsidR="00C53D0E" w:rsidRDefault="00C53D0E" w:rsidP="00D1165B">
      <w:pPr>
        <w:rPr>
          <w:sz w:val="22"/>
          <w:szCs w:val="22"/>
        </w:rPr>
      </w:pPr>
    </w:p>
    <w:p w14:paraId="49D211E8" w14:textId="77777777" w:rsidR="002452BD" w:rsidRDefault="002452BD" w:rsidP="00D1165B">
      <w:pPr>
        <w:rPr>
          <w:sz w:val="22"/>
          <w:szCs w:val="22"/>
        </w:rPr>
      </w:pPr>
    </w:p>
    <w:p w14:paraId="4B509346" w14:textId="77777777" w:rsidR="002452BD" w:rsidRPr="002301B3" w:rsidRDefault="002452BD" w:rsidP="00D1165B">
      <w:pPr>
        <w:rPr>
          <w:sz w:val="22"/>
          <w:szCs w:val="22"/>
        </w:rPr>
      </w:pPr>
    </w:p>
    <w:p w14:paraId="42716ECB" w14:textId="77777777" w:rsidR="00D1165B" w:rsidRDefault="00D1165B" w:rsidP="00D1165B">
      <w:pPr>
        <w:pStyle w:val="5"/>
        <w:keepNext w:val="0"/>
        <w:suppressAutoHyphens/>
        <w:rPr>
          <w:b/>
          <w:sz w:val="22"/>
          <w:szCs w:val="22"/>
        </w:rPr>
      </w:pPr>
      <w:r w:rsidRPr="002301B3">
        <w:rPr>
          <w:b/>
          <w:sz w:val="22"/>
          <w:szCs w:val="22"/>
        </w:rPr>
        <w:t>ПОДПИСИ СТОРОН:</w:t>
      </w:r>
    </w:p>
    <w:p w14:paraId="366B618C" w14:textId="77777777" w:rsidR="002452BD" w:rsidRPr="002452BD" w:rsidRDefault="002452BD" w:rsidP="002452BD"/>
    <w:tbl>
      <w:tblPr>
        <w:tblW w:w="10265" w:type="dxa"/>
        <w:jc w:val="center"/>
        <w:tblLook w:val="04A0" w:firstRow="1" w:lastRow="0" w:firstColumn="1" w:lastColumn="0" w:noHBand="0" w:noVBand="1"/>
      </w:tblPr>
      <w:tblGrid>
        <w:gridCol w:w="5324"/>
        <w:gridCol w:w="4941"/>
      </w:tblGrid>
      <w:tr w:rsidR="00833FB9" w:rsidRPr="002301B3" w14:paraId="7C534ED5" w14:textId="77777777" w:rsidTr="00851489">
        <w:trPr>
          <w:trHeight w:val="1670"/>
          <w:jc w:val="center"/>
        </w:trPr>
        <w:tc>
          <w:tcPr>
            <w:tcW w:w="5324" w:type="dxa"/>
          </w:tcPr>
          <w:p w14:paraId="60D4C15F" w14:textId="77777777" w:rsidR="00833FB9" w:rsidRPr="002301B3" w:rsidRDefault="00D41CCE" w:rsidP="000424DF">
            <w:pPr>
              <w:ind w:right="8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«Подрядчик»</w:t>
            </w:r>
          </w:p>
          <w:p w14:paraId="5D0B38E5" w14:textId="0C177C16" w:rsidR="00D41CCE" w:rsidRPr="00D41CCE" w:rsidRDefault="00614E08" w:rsidP="00D41CCE">
            <w:pPr>
              <w:ind w:right="8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_____________________</w:t>
            </w:r>
          </w:p>
          <w:p w14:paraId="12928BCD" w14:textId="6AA06B01" w:rsidR="00D41CCE" w:rsidRPr="00D41CCE" w:rsidRDefault="00614E08" w:rsidP="00D41CCE">
            <w:pPr>
              <w:ind w:right="8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_____________________</w:t>
            </w:r>
          </w:p>
          <w:p w14:paraId="1B09EC73" w14:textId="77777777" w:rsidR="00D41CCE" w:rsidRPr="00D41CCE" w:rsidRDefault="00D41CCE" w:rsidP="00D41CCE">
            <w:pPr>
              <w:ind w:right="840"/>
              <w:rPr>
                <w:b/>
                <w:sz w:val="22"/>
                <w:szCs w:val="22"/>
              </w:rPr>
            </w:pPr>
          </w:p>
          <w:p w14:paraId="66C0BB5C" w14:textId="77777777" w:rsidR="00D41CCE" w:rsidRPr="00D41CCE" w:rsidRDefault="00D41CCE" w:rsidP="00D41CCE">
            <w:pPr>
              <w:ind w:right="840"/>
              <w:rPr>
                <w:b/>
                <w:sz w:val="22"/>
                <w:szCs w:val="22"/>
              </w:rPr>
            </w:pPr>
            <w:r w:rsidRPr="00D41CCE">
              <w:rPr>
                <w:b/>
                <w:sz w:val="22"/>
                <w:szCs w:val="22"/>
              </w:rPr>
              <w:t xml:space="preserve"> </w:t>
            </w:r>
          </w:p>
          <w:p w14:paraId="0AE0B27C" w14:textId="1645553E" w:rsidR="00833FB9" w:rsidRPr="002301B3" w:rsidRDefault="00D41CCE" w:rsidP="00D41CCE">
            <w:pPr>
              <w:ind w:right="840"/>
              <w:rPr>
                <w:b/>
                <w:sz w:val="22"/>
                <w:szCs w:val="22"/>
              </w:rPr>
            </w:pPr>
            <w:r w:rsidRPr="00D41CCE">
              <w:rPr>
                <w:b/>
                <w:sz w:val="22"/>
                <w:szCs w:val="22"/>
              </w:rPr>
              <w:t xml:space="preserve">________________ </w:t>
            </w:r>
            <w:r w:rsidR="00614E08">
              <w:rPr>
                <w:b/>
                <w:sz w:val="22"/>
                <w:szCs w:val="22"/>
              </w:rPr>
              <w:t>_______________</w:t>
            </w:r>
          </w:p>
        </w:tc>
        <w:tc>
          <w:tcPr>
            <w:tcW w:w="4941" w:type="dxa"/>
          </w:tcPr>
          <w:p w14:paraId="692BEE66" w14:textId="77777777" w:rsidR="00833FB9" w:rsidRPr="002301B3" w:rsidRDefault="00D41CCE" w:rsidP="000424DF">
            <w:pPr>
              <w:ind w:right="8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«Заказчик»</w:t>
            </w:r>
          </w:p>
          <w:p w14:paraId="5565B777" w14:textId="77777777" w:rsidR="00833FB9" w:rsidRPr="002301B3" w:rsidRDefault="00833FB9" w:rsidP="000424DF">
            <w:pPr>
              <w:ind w:right="840"/>
              <w:rPr>
                <w:b/>
                <w:sz w:val="22"/>
                <w:szCs w:val="22"/>
              </w:rPr>
            </w:pPr>
            <w:r w:rsidRPr="002301B3">
              <w:rPr>
                <w:b/>
                <w:sz w:val="22"/>
                <w:szCs w:val="22"/>
              </w:rPr>
              <w:t xml:space="preserve">АО «Черногорэнерго»           </w:t>
            </w:r>
          </w:p>
          <w:p w14:paraId="3A3C2619" w14:textId="77777777" w:rsidR="00833FB9" w:rsidRPr="002301B3" w:rsidRDefault="00833FB9" w:rsidP="000424DF">
            <w:pPr>
              <w:rPr>
                <w:b/>
                <w:sz w:val="22"/>
                <w:szCs w:val="22"/>
              </w:rPr>
            </w:pPr>
            <w:r w:rsidRPr="002301B3">
              <w:rPr>
                <w:b/>
                <w:sz w:val="22"/>
                <w:szCs w:val="22"/>
              </w:rPr>
              <w:t>Генеральный директор</w:t>
            </w:r>
          </w:p>
          <w:p w14:paraId="308E6D11" w14:textId="77777777" w:rsidR="00833FB9" w:rsidRPr="002301B3" w:rsidRDefault="00833FB9" w:rsidP="000424DF">
            <w:pPr>
              <w:ind w:right="840"/>
              <w:rPr>
                <w:b/>
                <w:sz w:val="22"/>
                <w:szCs w:val="22"/>
              </w:rPr>
            </w:pPr>
          </w:p>
          <w:p w14:paraId="62FAF2CD" w14:textId="77777777" w:rsidR="00833FB9" w:rsidRPr="002301B3" w:rsidRDefault="00833FB9" w:rsidP="000424DF">
            <w:pPr>
              <w:ind w:right="840"/>
              <w:rPr>
                <w:b/>
                <w:sz w:val="22"/>
                <w:szCs w:val="22"/>
              </w:rPr>
            </w:pPr>
          </w:p>
          <w:p w14:paraId="50418334" w14:textId="77777777" w:rsidR="00833FB9" w:rsidRPr="002301B3" w:rsidRDefault="00833FB9" w:rsidP="000424DF">
            <w:pPr>
              <w:ind w:right="840"/>
              <w:rPr>
                <w:b/>
                <w:sz w:val="22"/>
                <w:szCs w:val="22"/>
              </w:rPr>
            </w:pPr>
            <w:r w:rsidRPr="002301B3">
              <w:rPr>
                <w:b/>
                <w:sz w:val="22"/>
                <w:szCs w:val="22"/>
              </w:rPr>
              <w:t xml:space="preserve">___________________ </w:t>
            </w:r>
            <w:r w:rsidRPr="002301B3">
              <w:rPr>
                <w:b/>
                <w:bCs/>
                <w:sz w:val="22"/>
                <w:szCs w:val="22"/>
              </w:rPr>
              <w:t>С.Е. Савицкая</w:t>
            </w:r>
          </w:p>
        </w:tc>
      </w:tr>
    </w:tbl>
    <w:p w14:paraId="230445A1" w14:textId="77777777" w:rsidR="006D0A92" w:rsidRDefault="006D0A92" w:rsidP="00461F15">
      <w:pPr>
        <w:pStyle w:val="32"/>
        <w:keepNext w:val="0"/>
        <w:widowControl w:val="0"/>
        <w:spacing w:line="240" w:lineRule="auto"/>
        <w:rPr>
          <w:b w:val="0"/>
          <w:sz w:val="22"/>
          <w:szCs w:val="22"/>
          <w:lang w:val="ru-RU"/>
        </w:rPr>
      </w:pPr>
    </w:p>
    <w:sectPr w:rsidR="006D0A92" w:rsidSect="000B3277">
      <w:footerReference w:type="default" r:id="rId8"/>
      <w:pgSz w:w="11907" w:h="16840" w:code="9"/>
      <w:pgMar w:top="993" w:right="567" w:bottom="993" w:left="851" w:header="1134" w:footer="2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D632B" w14:textId="77777777" w:rsidR="00A669CC" w:rsidRDefault="00A669CC">
      <w:r>
        <w:separator/>
      </w:r>
    </w:p>
  </w:endnote>
  <w:endnote w:type="continuationSeparator" w:id="0">
    <w:p w14:paraId="7B7E67CD" w14:textId="77777777" w:rsidR="00A669CC" w:rsidRDefault="00A66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DF28E" w14:textId="77777777" w:rsidR="00B93055" w:rsidRDefault="00542341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305EF46C" w14:textId="77777777" w:rsidR="00B93055" w:rsidRDefault="00B9305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ACFA6" w14:textId="77777777" w:rsidR="00A669CC" w:rsidRDefault="00A669CC">
      <w:r>
        <w:separator/>
      </w:r>
    </w:p>
  </w:footnote>
  <w:footnote w:type="continuationSeparator" w:id="0">
    <w:p w14:paraId="21601EED" w14:textId="77777777" w:rsidR="00A669CC" w:rsidRDefault="00A669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0162AB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" w15:restartNumberingAfterBreak="0">
    <w:nsid w:val="011F239C"/>
    <w:multiLevelType w:val="hybridMultilevel"/>
    <w:tmpl w:val="7CDA5F50"/>
    <w:lvl w:ilvl="0" w:tplc="0E7C2A0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B14FD"/>
    <w:multiLevelType w:val="multilevel"/>
    <w:tmpl w:val="1424EF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3" w15:restartNumberingAfterBreak="0">
    <w:nsid w:val="0ADE1432"/>
    <w:multiLevelType w:val="hybridMultilevel"/>
    <w:tmpl w:val="C73CC36A"/>
    <w:lvl w:ilvl="0" w:tplc="63C4B5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F827E9"/>
    <w:multiLevelType w:val="multilevel"/>
    <w:tmpl w:val="32BCACD6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 w15:restartNumberingAfterBreak="0">
    <w:nsid w:val="10F65952"/>
    <w:multiLevelType w:val="multilevel"/>
    <w:tmpl w:val="EA66E5AE"/>
    <w:lvl w:ilvl="0">
      <w:start w:val="6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CDE37FA"/>
    <w:multiLevelType w:val="multilevel"/>
    <w:tmpl w:val="F5F8D19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7" w15:restartNumberingAfterBreak="0">
    <w:nsid w:val="2758026E"/>
    <w:multiLevelType w:val="multilevel"/>
    <w:tmpl w:val="DEF8700A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CF0089F"/>
    <w:multiLevelType w:val="hybridMultilevel"/>
    <w:tmpl w:val="29D06B64"/>
    <w:lvl w:ilvl="0" w:tplc="768EACEC">
      <w:start w:val="90"/>
      <w:numFmt w:val="bullet"/>
      <w:lvlText w:val="-"/>
      <w:lvlJc w:val="left"/>
      <w:pPr>
        <w:ind w:left="36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CF12C79"/>
    <w:multiLevelType w:val="multilevel"/>
    <w:tmpl w:val="32BCACD6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0" w15:restartNumberingAfterBreak="0">
    <w:nsid w:val="4D7A7AFD"/>
    <w:multiLevelType w:val="singleLevel"/>
    <w:tmpl w:val="14DCC42C"/>
    <w:lvl w:ilvl="0">
      <w:start w:val="90"/>
      <w:numFmt w:val="bullet"/>
      <w:lvlText w:val="-"/>
      <w:lvlJc w:val="left"/>
      <w:pPr>
        <w:tabs>
          <w:tab w:val="num" w:pos="4695"/>
        </w:tabs>
        <w:ind w:left="4695" w:hanging="360"/>
      </w:pPr>
      <w:rPr>
        <w:rFonts w:hint="default"/>
      </w:rPr>
    </w:lvl>
  </w:abstractNum>
  <w:abstractNum w:abstractNumId="11" w15:restartNumberingAfterBreak="0">
    <w:nsid w:val="77D91C61"/>
    <w:multiLevelType w:val="hybridMultilevel"/>
    <w:tmpl w:val="B462CB6E"/>
    <w:lvl w:ilvl="0" w:tplc="82EC3572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7CEA01DA"/>
    <w:multiLevelType w:val="singleLevel"/>
    <w:tmpl w:val="4F363B6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441296812">
    <w:abstractNumId w:val="10"/>
  </w:num>
  <w:num w:numId="2" w16cid:durableId="1526946312">
    <w:abstractNumId w:val="12"/>
  </w:num>
  <w:num w:numId="3" w16cid:durableId="309404950">
    <w:abstractNumId w:val="5"/>
  </w:num>
  <w:num w:numId="4" w16cid:durableId="1216355465">
    <w:abstractNumId w:val="0"/>
  </w:num>
  <w:num w:numId="5" w16cid:durableId="684600966">
    <w:abstractNumId w:val="6"/>
  </w:num>
  <w:num w:numId="6" w16cid:durableId="1397777283">
    <w:abstractNumId w:val="7"/>
  </w:num>
  <w:num w:numId="7" w16cid:durableId="201476023">
    <w:abstractNumId w:val="9"/>
  </w:num>
  <w:num w:numId="8" w16cid:durableId="1561558022">
    <w:abstractNumId w:val="8"/>
  </w:num>
  <w:num w:numId="9" w16cid:durableId="1741320754">
    <w:abstractNumId w:val="4"/>
  </w:num>
  <w:num w:numId="10" w16cid:durableId="2023706809">
    <w:abstractNumId w:val="2"/>
  </w:num>
  <w:num w:numId="11" w16cid:durableId="1435176819">
    <w:abstractNumId w:val="3"/>
  </w:num>
  <w:num w:numId="12" w16cid:durableId="628441649">
    <w:abstractNumId w:val="11"/>
  </w:num>
  <w:num w:numId="13" w16cid:durableId="8071690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0E3A"/>
    <w:rsid w:val="00004201"/>
    <w:rsid w:val="00010628"/>
    <w:rsid w:val="00011898"/>
    <w:rsid w:val="000126F0"/>
    <w:rsid w:val="0001290D"/>
    <w:rsid w:val="0001644F"/>
    <w:rsid w:val="00021693"/>
    <w:rsid w:val="000227EA"/>
    <w:rsid w:val="00022912"/>
    <w:rsid w:val="00022A12"/>
    <w:rsid w:val="00022C20"/>
    <w:rsid w:val="0003048A"/>
    <w:rsid w:val="000334D8"/>
    <w:rsid w:val="000424DF"/>
    <w:rsid w:val="000512C6"/>
    <w:rsid w:val="00053496"/>
    <w:rsid w:val="0005762C"/>
    <w:rsid w:val="00057C0D"/>
    <w:rsid w:val="00062C92"/>
    <w:rsid w:val="00070000"/>
    <w:rsid w:val="00070179"/>
    <w:rsid w:val="000704F3"/>
    <w:rsid w:val="00070C06"/>
    <w:rsid w:val="00071CBE"/>
    <w:rsid w:val="00071CDC"/>
    <w:rsid w:val="00072BA4"/>
    <w:rsid w:val="000730F4"/>
    <w:rsid w:val="00075EDD"/>
    <w:rsid w:val="00080DE4"/>
    <w:rsid w:val="00083E73"/>
    <w:rsid w:val="000906C3"/>
    <w:rsid w:val="0009142B"/>
    <w:rsid w:val="000922DD"/>
    <w:rsid w:val="00093F60"/>
    <w:rsid w:val="00094C20"/>
    <w:rsid w:val="00096811"/>
    <w:rsid w:val="00097313"/>
    <w:rsid w:val="000A0283"/>
    <w:rsid w:val="000A0F8D"/>
    <w:rsid w:val="000A19FD"/>
    <w:rsid w:val="000A5421"/>
    <w:rsid w:val="000A58C0"/>
    <w:rsid w:val="000A5D22"/>
    <w:rsid w:val="000A6F5C"/>
    <w:rsid w:val="000B102C"/>
    <w:rsid w:val="000B3277"/>
    <w:rsid w:val="000B34BA"/>
    <w:rsid w:val="000B49F5"/>
    <w:rsid w:val="000B6090"/>
    <w:rsid w:val="000C0D1F"/>
    <w:rsid w:val="000C3598"/>
    <w:rsid w:val="000C4C5B"/>
    <w:rsid w:val="000D0CE2"/>
    <w:rsid w:val="000D66A2"/>
    <w:rsid w:val="000D7308"/>
    <w:rsid w:val="000D79E4"/>
    <w:rsid w:val="000E3374"/>
    <w:rsid w:val="000E4A5D"/>
    <w:rsid w:val="000E4F5A"/>
    <w:rsid w:val="000F032E"/>
    <w:rsid w:val="000F136E"/>
    <w:rsid w:val="000F1430"/>
    <w:rsid w:val="000F3403"/>
    <w:rsid w:val="000F3FCF"/>
    <w:rsid w:val="000F6802"/>
    <w:rsid w:val="0010473F"/>
    <w:rsid w:val="00110209"/>
    <w:rsid w:val="0011313D"/>
    <w:rsid w:val="00114D2A"/>
    <w:rsid w:val="001212A9"/>
    <w:rsid w:val="00124F7B"/>
    <w:rsid w:val="001250BD"/>
    <w:rsid w:val="0012584A"/>
    <w:rsid w:val="00125DD9"/>
    <w:rsid w:val="00127A55"/>
    <w:rsid w:val="001309CD"/>
    <w:rsid w:val="00130ED8"/>
    <w:rsid w:val="001318FD"/>
    <w:rsid w:val="001358F0"/>
    <w:rsid w:val="0013628A"/>
    <w:rsid w:val="001369CE"/>
    <w:rsid w:val="00140D69"/>
    <w:rsid w:val="00143531"/>
    <w:rsid w:val="00145BD2"/>
    <w:rsid w:val="001469B6"/>
    <w:rsid w:val="001525DA"/>
    <w:rsid w:val="0015375D"/>
    <w:rsid w:val="00153967"/>
    <w:rsid w:val="0015444A"/>
    <w:rsid w:val="0016242C"/>
    <w:rsid w:val="00164F83"/>
    <w:rsid w:val="00173DDC"/>
    <w:rsid w:val="00181104"/>
    <w:rsid w:val="00184357"/>
    <w:rsid w:val="00184954"/>
    <w:rsid w:val="001944F0"/>
    <w:rsid w:val="0019466B"/>
    <w:rsid w:val="001A0A49"/>
    <w:rsid w:val="001A1458"/>
    <w:rsid w:val="001A2B3E"/>
    <w:rsid w:val="001A50F5"/>
    <w:rsid w:val="001A5352"/>
    <w:rsid w:val="001B44F7"/>
    <w:rsid w:val="001B5325"/>
    <w:rsid w:val="001C00AF"/>
    <w:rsid w:val="001C5CF7"/>
    <w:rsid w:val="001C61D0"/>
    <w:rsid w:val="001D6B59"/>
    <w:rsid w:val="001D7205"/>
    <w:rsid w:val="001D77D2"/>
    <w:rsid w:val="001E54D7"/>
    <w:rsid w:val="001F25AC"/>
    <w:rsid w:val="001F2966"/>
    <w:rsid w:val="001F2D6D"/>
    <w:rsid w:val="001F5181"/>
    <w:rsid w:val="001F73CF"/>
    <w:rsid w:val="00200BFC"/>
    <w:rsid w:val="00202EAA"/>
    <w:rsid w:val="00204217"/>
    <w:rsid w:val="0020756B"/>
    <w:rsid w:val="00207C99"/>
    <w:rsid w:val="002109CE"/>
    <w:rsid w:val="00210A22"/>
    <w:rsid w:val="0021234D"/>
    <w:rsid w:val="0021601A"/>
    <w:rsid w:val="0021776F"/>
    <w:rsid w:val="0022129F"/>
    <w:rsid w:val="00224290"/>
    <w:rsid w:val="00225FCA"/>
    <w:rsid w:val="002301B3"/>
    <w:rsid w:val="00234532"/>
    <w:rsid w:val="002412F4"/>
    <w:rsid w:val="002418F0"/>
    <w:rsid w:val="00242F91"/>
    <w:rsid w:val="00243471"/>
    <w:rsid w:val="002452BD"/>
    <w:rsid w:val="002539AA"/>
    <w:rsid w:val="00253AC3"/>
    <w:rsid w:val="00253E07"/>
    <w:rsid w:val="00253F02"/>
    <w:rsid w:val="002571C1"/>
    <w:rsid w:val="00257B95"/>
    <w:rsid w:val="002616B0"/>
    <w:rsid w:val="00264C0E"/>
    <w:rsid w:val="002673F2"/>
    <w:rsid w:val="00271980"/>
    <w:rsid w:val="00271FF4"/>
    <w:rsid w:val="00275905"/>
    <w:rsid w:val="0027722D"/>
    <w:rsid w:val="00282366"/>
    <w:rsid w:val="002919E3"/>
    <w:rsid w:val="0029263B"/>
    <w:rsid w:val="002929ED"/>
    <w:rsid w:val="002A00E5"/>
    <w:rsid w:val="002A7E5F"/>
    <w:rsid w:val="002B00CC"/>
    <w:rsid w:val="002B3F82"/>
    <w:rsid w:val="002B5119"/>
    <w:rsid w:val="002C09D0"/>
    <w:rsid w:val="002D20BE"/>
    <w:rsid w:val="002D2CE6"/>
    <w:rsid w:val="002D2FAC"/>
    <w:rsid w:val="002E0956"/>
    <w:rsid w:val="002E3DD0"/>
    <w:rsid w:val="002F00FA"/>
    <w:rsid w:val="002F0621"/>
    <w:rsid w:val="002F0964"/>
    <w:rsid w:val="002F27E9"/>
    <w:rsid w:val="002F3467"/>
    <w:rsid w:val="002F5487"/>
    <w:rsid w:val="0030314F"/>
    <w:rsid w:val="00303973"/>
    <w:rsid w:val="00314196"/>
    <w:rsid w:val="00315965"/>
    <w:rsid w:val="00320CBD"/>
    <w:rsid w:val="00324A13"/>
    <w:rsid w:val="00324B5C"/>
    <w:rsid w:val="00326397"/>
    <w:rsid w:val="00330341"/>
    <w:rsid w:val="00340B56"/>
    <w:rsid w:val="003419C0"/>
    <w:rsid w:val="00343E9C"/>
    <w:rsid w:val="0034439D"/>
    <w:rsid w:val="00344D91"/>
    <w:rsid w:val="0034568B"/>
    <w:rsid w:val="00347663"/>
    <w:rsid w:val="00350303"/>
    <w:rsid w:val="003515B3"/>
    <w:rsid w:val="0035338C"/>
    <w:rsid w:val="0035338F"/>
    <w:rsid w:val="003544C1"/>
    <w:rsid w:val="00363A6B"/>
    <w:rsid w:val="003659FA"/>
    <w:rsid w:val="00370505"/>
    <w:rsid w:val="00370C6F"/>
    <w:rsid w:val="00370E5A"/>
    <w:rsid w:val="00371584"/>
    <w:rsid w:val="00372DCF"/>
    <w:rsid w:val="0037651A"/>
    <w:rsid w:val="00380D31"/>
    <w:rsid w:val="00380F26"/>
    <w:rsid w:val="003859C4"/>
    <w:rsid w:val="00390483"/>
    <w:rsid w:val="00390A17"/>
    <w:rsid w:val="003925AC"/>
    <w:rsid w:val="00394D56"/>
    <w:rsid w:val="00394F49"/>
    <w:rsid w:val="00395237"/>
    <w:rsid w:val="0039704B"/>
    <w:rsid w:val="003A4B91"/>
    <w:rsid w:val="003A5326"/>
    <w:rsid w:val="003A6AAC"/>
    <w:rsid w:val="003A7326"/>
    <w:rsid w:val="003A7645"/>
    <w:rsid w:val="003C25B3"/>
    <w:rsid w:val="003C59A8"/>
    <w:rsid w:val="003D1675"/>
    <w:rsid w:val="003D581A"/>
    <w:rsid w:val="003D7B87"/>
    <w:rsid w:val="003E154E"/>
    <w:rsid w:val="003E1DD6"/>
    <w:rsid w:val="003E2DF8"/>
    <w:rsid w:val="003E46F5"/>
    <w:rsid w:val="003E6F10"/>
    <w:rsid w:val="003F38CD"/>
    <w:rsid w:val="003F4F7C"/>
    <w:rsid w:val="003F61AC"/>
    <w:rsid w:val="003F7167"/>
    <w:rsid w:val="00400214"/>
    <w:rsid w:val="00406513"/>
    <w:rsid w:val="00407214"/>
    <w:rsid w:val="00407F8E"/>
    <w:rsid w:val="004112AA"/>
    <w:rsid w:val="0041269C"/>
    <w:rsid w:val="004133A8"/>
    <w:rsid w:val="00416B00"/>
    <w:rsid w:val="00416B4E"/>
    <w:rsid w:val="00416C22"/>
    <w:rsid w:val="00422781"/>
    <w:rsid w:val="0042667A"/>
    <w:rsid w:val="00426F08"/>
    <w:rsid w:val="0042772E"/>
    <w:rsid w:val="00450210"/>
    <w:rsid w:val="0045715D"/>
    <w:rsid w:val="004604C5"/>
    <w:rsid w:val="00461F15"/>
    <w:rsid w:val="004623CB"/>
    <w:rsid w:val="0046296B"/>
    <w:rsid w:val="00466FFC"/>
    <w:rsid w:val="00474A84"/>
    <w:rsid w:val="00490E2D"/>
    <w:rsid w:val="004930EF"/>
    <w:rsid w:val="00494723"/>
    <w:rsid w:val="00494BDE"/>
    <w:rsid w:val="00494CAB"/>
    <w:rsid w:val="004971CA"/>
    <w:rsid w:val="004A3158"/>
    <w:rsid w:val="004B515A"/>
    <w:rsid w:val="004B54D9"/>
    <w:rsid w:val="004C5DD1"/>
    <w:rsid w:val="004C673A"/>
    <w:rsid w:val="004C7F00"/>
    <w:rsid w:val="004D4A05"/>
    <w:rsid w:val="004E14B8"/>
    <w:rsid w:val="004E2A26"/>
    <w:rsid w:val="004E2B6C"/>
    <w:rsid w:val="004E2E2E"/>
    <w:rsid w:val="004E3911"/>
    <w:rsid w:val="004E51B5"/>
    <w:rsid w:val="004E68CC"/>
    <w:rsid w:val="004F4658"/>
    <w:rsid w:val="004F6B51"/>
    <w:rsid w:val="004F7F65"/>
    <w:rsid w:val="0050361F"/>
    <w:rsid w:val="00504D75"/>
    <w:rsid w:val="00511138"/>
    <w:rsid w:val="005121D4"/>
    <w:rsid w:val="00513426"/>
    <w:rsid w:val="00513AA3"/>
    <w:rsid w:val="00513F47"/>
    <w:rsid w:val="00515F00"/>
    <w:rsid w:val="0051695E"/>
    <w:rsid w:val="00517AD2"/>
    <w:rsid w:val="00526EEA"/>
    <w:rsid w:val="00537C7E"/>
    <w:rsid w:val="00542341"/>
    <w:rsid w:val="00543BED"/>
    <w:rsid w:val="005457EE"/>
    <w:rsid w:val="005540EB"/>
    <w:rsid w:val="00560F6A"/>
    <w:rsid w:val="0056135E"/>
    <w:rsid w:val="00562FFA"/>
    <w:rsid w:val="0056453B"/>
    <w:rsid w:val="005741D1"/>
    <w:rsid w:val="00575BEA"/>
    <w:rsid w:val="00575FA3"/>
    <w:rsid w:val="00576659"/>
    <w:rsid w:val="0057687E"/>
    <w:rsid w:val="00582C46"/>
    <w:rsid w:val="0058360A"/>
    <w:rsid w:val="0058519C"/>
    <w:rsid w:val="005915BA"/>
    <w:rsid w:val="005930C5"/>
    <w:rsid w:val="005A16EB"/>
    <w:rsid w:val="005B2836"/>
    <w:rsid w:val="005C0BC4"/>
    <w:rsid w:val="005C1ABC"/>
    <w:rsid w:val="005C3A2A"/>
    <w:rsid w:val="005D7F41"/>
    <w:rsid w:val="005E0CA2"/>
    <w:rsid w:val="005E137F"/>
    <w:rsid w:val="005E33D9"/>
    <w:rsid w:val="005E56FF"/>
    <w:rsid w:val="005E6098"/>
    <w:rsid w:val="005E7DBC"/>
    <w:rsid w:val="005F20DE"/>
    <w:rsid w:val="005F33D9"/>
    <w:rsid w:val="006000A4"/>
    <w:rsid w:val="006022CD"/>
    <w:rsid w:val="006048B5"/>
    <w:rsid w:val="00606C38"/>
    <w:rsid w:val="00607E99"/>
    <w:rsid w:val="00610676"/>
    <w:rsid w:val="0061073A"/>
    <w:rsid w:val="00610798"/>
    <w:rsid w:val="00610E6F"/>
    <w:rsid w:val="00614E08"/>
    <w:rsid w:val="00617164"/>
    <w:rsid w:val="00622ED3"/>
    <w:rsid w:val="00624701"/>
    <w:rsid w:val="006305F4"/>
    <w:rsid w:val="00630A60"/>
    <w:rsid w:val="00630D69"/>
    <w:rsid w:val="00632974"/>
    <w:rsid w:val="00644240"/>
    <w:rsid w:val="00647E6B"/>
    <w:rsid w:val="00650B42"/>
    <w:rsid w:val="00653990"/>
    <w:rsid w:val="00655A7A"/>
    <w:rsid w:val="00656F88"/>
    <w:rsid w:val="006625C4"/>
    <w:rsid w:val="0067716D"/>
    <w:rsid w:val="00677420"/>
    <w:rsid w:val="006802A4"/>
    <w:rsid w:val="00681F2A"/>
    <w:rsid w:val="00683CE9"/>
    <w:rsid w:val="006866A5"/>
    <w:rsid w:val="006901D1"/>
    <w:rsid w:val="00690C5D"/>
    <w:rsid w:val="00696B87"/>
    <w:rsid w:val="00697006"/>
    <w:rsid w:val="006A110F"/>
    <w:rsid w:val="006A2D08"/>
    <w:rsid w:val="006A61A2"/>
    <w:rsid w:val="006B5A24"/>
    <w:rsid w:val="006C0504"/>
    <w:rsid w:val="006C1813"/>
    <w:rsid w:val="006C1A36"/>
    <w:rsid w:val="006C1E23"/>
    <w:rsid w:val="006C1E7C"/>
    <w:rsid w:val="006C4602"/>
    <w:rsid w:val="006C5A5E"/>
    <w:rsid w:val="006D0375"/>
    <w:rsid w:val="006D0A92"/>
    <w:rsid w:val="006D225B"/>
    <w:rsid w:val="006D4757"/>
    <w:rsid w:val="006D5C51"/>
    <w:rsid w:val="006D74D0"/>
    <w:rsid w:val="006E569C"/>
    <w:rsid w:val="006E571B"/>
    <w:rsid w:val="006F2A75"/>
    <w:rsid w:val="006F54E9"/>
    <w:rsid w:val="006F7418"/>
    <w:rsid w:val="00703596"/>
    <w:rsid w:val="0071028D"/>
    <w:rsid w:val="00710622"/>
    <w:rsid w:val="007115A8"/>
    <w:rsid w:val="00716A28"/>
    <w:rsid w:val="00721BBF"/>
    <w:rsid w:val="0072451E"/>
    <w:rsid w:val="007335FE"/>
    <w:rsid w:val="0073642D"/>
    <w:rsid w:val="00750C7E"/>
    <w:rsid w:val="00756BC7"/>
    <w:rsid w:val="00765672"/>
    <w:rsid w:val="00770DA9"/>
    <w:rsid w:val="0077495F"/>
    <w:rsid w:val="00776730"/>
    <w:rsid w:val="00787CCB"/>
    <w:rsid w:val="00793DD8"/>
    <w:rsid w:val="00793E31"/>
    <w:rsid w:val="00796642"/>
    <w:rsid w:val="007A233C"/>
    <w:rsid w:val="007A4398"/>
    <w:rsid w:val="007A796E"/>
    <w:rsid w:val="007B21A9"/>
    <w:rsid w:val="007B2691"/>
    <w:rsid w:val="007B6746"/>
    <w:rsid w:val="007B7DEB"/>
    <w:rsid w:val="007C0347"/>
    <w:rsid w:val="007C212A"/>
    <w:rsid w:val="007D14D9"/>
    <w:rsid w:val="007D38D2"/>
    <w:rsid w:val="007D79A0"/>
    <w:rsid w:val="007E0667"/>
    <w:rsid w:val="007E415C"/>
    <w:rsid w:val="007E630B"/>
    <w:rsid w:val="007F7EEE"/>
    <w:rsid w:val="00805D2F"/>
    <w:rsid w:val="0081019F"/>
    <w:rsid w:val="00813223"/>
    <w:rsid w:val="008140DD"/>
    <w:rsid w:val="008153B5"/>
    <w:rsid w:val="00822AB4"/>
    <w:rsid w:val="00823A39"/>
    <w:rsid w:val="00824405"/>
    <w:rsid w:val="008244FF"/>
    <w:rsid w:val="0082571A"/>
    <w:rsid w:val="00827B49"/>
    <w:rsid w:val="00833FB9"/>
    <w:rsid w:val="008414D5"/>
    <w:rsid w:val="008414F5"/>
    <w:rsid w:val="00842DC3"/>
    <w:rsid w:val="00846683"/>
    <w:rsid w:val="00850E75"/>
    <w:rsid w:val="0085102A"/>
    <w:rsid w:val="00851489"/>
    <w:rsid w:val="00851821"/>
    <w:rsid w:val="00861B7E"/>
    <w:rsid w:val="0086406F"/>
    <w:rsid w:val="008655A5"/>
    <w:rsid w:val="00870335"/>
    <w:rsid w:val="0087115A"/>
    <w:rsid w:val="008718EC"/>
    <w:rsid w:val="00874E5C"/>
    <w:rsid w:val="00882D72"/>
    <w:rsid w:val="0088451F"/>
    <w:rsid w:val="00884A7A"/>
    <w:rsid w:val="0088714E"/>
    <w:rsid w:val="00897EC8"/>
    <w:rsid w:val="008A4F05"/>
    <w:rsid w:val="008A595F"/>
    <w:rsid w:val="008A6003"/>
    <w:rsid w:val="008B1ABA"/>
    <w:rsid w:val="008B39B5"/>
    <w:rsid w:val="008B5771"/>
    <w:rsid w:val="008B60CC"/>
    <w:rsid w:val="008B7750"/>
    <w:rsid w:val="008C05CD"/>
    <w:rsid w:val="008D0000"/>
    <w:rsid w:val="008D12F0"/>
    <w:rsid w:val="008D1AED"/>
    <w:rsid w:val="008D4570"/>
    <w:rsid w:val="008D634F"/>
    <w:rsid w:val="008D7A51"/>
    <w:rsid w:val="008E02DE"/>
    <w:rsid w:val="008E29ED"/>
    <w:rsid w:val="008E4203"/>
    <w:rsid w:val="008E4469"/>
    <w:rsid w:val="008F1B80"/>
    <w:rsid w:val="008F1C6E"/>
    <w:rsid w:val="008F2100"/>
    <w:rsid w:val="008F2868"/>
    <w:rsid w:val="008F37A2"/>
    <w:rsid w:val="008F38D0"/>
    <w:rsid w:val="008F53DB"/>
    <w:rsid w:val="008F5953"/>
    <w:rsid w:val="008F69AC"/>
    <w:rsid w:val="00900325"/>
    <w:rsid w:val="009057B7"/>
    <w:rsid w:val="0093164A"/>
    <w:rsid w:val="00931794"/>
    <w:rsid w:val="0093377C"/>
    <w:rsid w:val="00937049"/>
    <w:rsid w:val="009453A7"/>
    <w:rsid w:val="009458FA"/>
    <w:rsid w:val="00945FB0"/>
    <w:rsid w:val="00951B0A"/>
    <w:rsid w:val="009524C6"/>
    <w:rsid w:val="00953195"/>
    <w:rsid w:val="0096413B"/>
    <w:rsid w:val="00964BED"/>
    <w:rsid w:val="00965D7D"/>
    <w:rsid w:val="00972AC4"/>
    <w:rsid w:val="00973A76"/>
    <w:rsid w:val="009764E3"/>
    <w:rsid w:val="009814E4"/>
    <w:rsid w:val="00983F81"/>
    <w:rsid w:val="00987330"/>
    <w:rsid w:val="00991A36"/>
    <w:rsid w:val="0099739B"/>
    <w:rsid w:val="009A08C9"/>
    <w:rsid w:val="009A217F"/>
    <w:rsid w:val="009A240C"/>
    <w:rsid w:val="009A2B6B"/>
    <w:rsid w:val="009A7081"/>
    <w:rsid w:val="009B0A1E"/>
    <w:rsid w:val="009B1218"/>
    <w:rsid w:val="009B6941"/>
    <w:rsid w:val="009B6A1F"/>
    <w:rsid w:val="009C6A54"/>
    <w:rsid w:val="009D1351"/>
    <w:rsid w:val="009D3FAC"/>
    <w:rsid w:val="009D4BD1"/>
    <w:rsid w:val="009E2181"/>
    <w:rsid w:val="009E2D0F"/>
    <w:rsid w:val="009E5972"/>
    <w:rsid w:val="009F199F"/>
    <w:rsid w:val="009F7D5E"/>
    <w:rsid w:val="00A006AA"/>
    <w:rsid w:val="00A0500E"/>
    <w:rsid w:val="00A11147"/>
    <w:rsid w:val="00A117F7"/>
    <w:rsid w:val="00A13A98"/>
    <w:rsid w:val="00A15AD9"/>
    <w:rsid w:val="00A17D2D"/>
    <w:rsid w:val="00A246BC"/>
    <w:rsid w:val="00A27DF3"/>
    <w:rsid w:val="00A31E39"/>
    <w:rsid w:val="00A3397F"/>
    <w:rsid w:val="00A35C64"/>
    <w:rsid w:val="00A37C16"/>
    <w:rsid w:val="00A419C2"/>
    <w:rsid w:val="00A43031"/>
    <w:rsid w:val="00A456EC"/>
    <w:rsid w:val="00A5419E"/>
    <w:rsid w:val="00A612D9"/>
    <w:rsid w:val="00A6434F"/>
    <w:rsid w:val="00A669CC"/>
    <w:rsid w:val="00A6737E"/>
    <w:rsid w:val="00A7004C"/>
    <w:rsid w:val="00A766E7"/>
    <w:rsid w:val="00A86677"/>
    <w:rsid w:val="00A9683C"/>
    <w:rsid w:val="00AA0B28"/>
    <w:rsid w:val="00AA208D"/>
    <w:rsid w:val="00AB323E"/>
    <w:rsid w:val="00AB652A"/>
    <w:rsid w:val="00AB6ECF"/>
    <w:rsid w:val="00AE46A4"/>
    <w:rsid w:val="00AE6066"/>
    <w:rsid w:val="00AE7EEE"/>
    <w:rsid w:val="00AF0F17"/>
    <w:rsid w:val="00B01520"/>
    <w:rsid w:val="00B134C0"/>
    <w:rsid w:val="00B20367"/>
    <w:rsid w:val="00B2362E"/>
    <w:rsid w:val="00B24818"/>
    <w:rsid w:val="00B256E9"/>
    <w:rsid w:val="00B26186"/>
    <w:rsid w:val="00B274A4"/>
    <w:rsid w:val="00B2795E"/>
    <w:rsid w:val="00B34866"/>
    <w:rsid w:val="00B35ABE"/>
    <w:rsid w:val="00B36834"/>
    <w:rsid w:val="00B37AB9"/>
    <w:rsid w:val="00B4293F"/>
    <w:rsid w:val="00B43638"/>
    <w:rsid w:val="00B44242"/>
    <w:rsid w:val="00B455E3"/>
    <w:rsid w:val="00B46398"/>
    <w:rsid w:val="00B4772B"/>
    <w:rsid w:val="00B50C03"/>
    <w:rsid w:val="00B53E6A"/>
    <w:rsid w:val="00B56A4E"/>
    <w:rsid w:val="00B57665"/>
    <w:rsid w:val="00B614DA"/>
    <w:rsid w:val="00B62952"/>
    <w:rsid w:val="00B6691C"/>
    <w:rsid w:val="00B66B6A"/>
    <w:rsid w:val="00B7229D"/>
    <w:rsid w:val="00B72B72"/>
    <w:rsid w:val="00B7364B"/>
    <w:rsid w:val="00B74D33"/>
    <w:rsid w:val="00B7548E"/>
    <w:rsid w:val="00B762B6"/>
    <w:rsid w:val="00B77602"/>
    <w:rsid w:val="00B7797E"/>
    <w:rsid w:val="00B77BF0"/>
    <w:rsid w:val="00B83CC6"/>
    <w:rsid w:val="00B85FA7"/>
    <w:rsid w:val="00B90128"/>
    <w:rsid w:val="00B93055"/>
    <w:rsid w:val="00BA51A7"/>
    <w:rsid w:val="00BB049E"/>
    <w:rsid w:val="00BB0C3D"/>
    <w:rsid w:val="00BB1BFE"/>
    <w:rsid w:val="00BB615C"/>
    <w:rsid w:val="00BC0078"/>
    <w:rsid w:val="00BC1DAE"/>
    <w:rsid w:val="00BD0C97"/>
    <w:rsid w:val="00BD199E"/>
    <w:rsid w:val="00BD4A22"/>
    <w:rsid w:val="00BD4B21"/>
    <w:rsid w:val="00BD55DE"/>
    <w:rsid w:val="00BD5681"/>
    <w:rsid w:val="00BF07D0"/>
    <w:rsid w:val="00BF136A"/>
    <w:rsid w:val="00BF36F6"/>
    <w:rsid w:val="00BF38BD"/>
    <w:rsid w:val="00BF5405"/>
    <w:rsid w:val="00BF57E1"/>
    <w:rsid w:val="00C004B5"/>
    <w:rsid w:val="00C04DF4"/>
    <w:rsid w:val="00C07D81"/>
    <w:rsid w:val="00C11748"/>
    <w:rsid w:val="00C172DF"/>
    <w:rsid w:val="00C176AA"/>
    <w:rsid w:val="00C17EC5"/>
    <w:rsid w:val="00C25719"/>
    <w:rsid w:val="00C30946"/>
    <w:rsid w:val="00C442EA"/>
    <w:rsid w:val="00C45C49"/>
    <w:rsid w:val="00C53D0E"/>
    <w:rsid w:val="00C56015"/>
    <w:rsid w:val="00C56023"/>
    <w:rsid w:val="00C631A0"/>
    <w:rsid w:val="00C7172E"/>
    <w:rsid w:val="00C72948"/>
    <w:rsid w:val="00C72C60"/>
    <w:rsid w:val="00C7321F"/>
    <w:rsid w:val="00C76E22"/>
    <w:rsid w:val="00C80180"/>
    <w:rsid w:val="00C80667"/>
    <w:rsid w:val="00C941EA"/>
    <w:rsid w:val="00C95267"/>
    <w:rsid w:val="00C96870"/>
    <w:rsid w:val="00C97262"/>
    <w:rsid w:val="00CA49A1"/>
    <w:rsid w:val="00CA71E9"/>
    <w:rsid w:val="00CB1FE2"/>
    <w:rsid w:val="00CB2824"/>
    <w:rsid w:val="00CB2D11"/>
    <w:rsid w:val="00CB3AAD"/>
    <w:rsid w:val="00CC3553"/>
    <w:rsid w:val="00CC39AA"/>
    <w:rsid w:val="00CC5270"/>
    <w:rsid w:val="00CD0C32"/>
    <w:rsid w:val="00CE0689"/>
    <w:rsid w:val="00CE29CE"/>
    <w:rsid w:val="00CE3092"/>
    <w:rsid w:val="00CF44A5"/>
    <w:rsid w:val="00D04BDD"/>
    <w:rsid w:val="00D075D3"/>
    <w:rsid w:val="00D11635"/>
    <w:rsid w:val="00D1165B"/>
    <w:rsid w:val="00D12424"/>
    <w:rsid w:val="00D173E6"/>
    <w:rsid w:val="00D21D88"/>
    <w:rsid w:val="00D36B66"/>
    <w:rsid w:val="00D402D1"/>
    <w:rsid w:val="00D4058F"/>
    <w:rsid w:val="00D41CCE"/>
    <w:rsid w:val="00D425B5"/>
    <w:rsid w:val="00D45C89"/>
    <w:rsid w:val="00D50F38"/>
    <w:rsid w:val="00D54212"/>
    <w:rsid w:val="00D545F5"/>
    <w:rsid w:val="00D55459"/>
    <w:rsid w:val="00D60362"/>
    <w:rsid w:val="00D60DED"/>
    <w:rsid w:val="00D6227E"/>
    <w:rsid w:val="00D6296E"/>
    <w:rsid w:val="00D62DD9"/>
    <w:rsid w:val="00D63377"/>
    <w:rsid w:val="00D64F3A"/>
    <w:rsid w:val="00D66A0B"/>
    <w:rsid w:val="00D701A6"/>
    <w:rsid w:val="00D70979"/>
    <w:rsid w:val="00D747FC"/>
    <w:rsid w:val="00D75AE2"/>
    <w:rsid w:val="00D82AAA"/>
    <w:rsid w:val="00D844F9"/>
    <w:rsid w:val="00D91DAD"/>
    <w:rsid w:val="00D9346E"/>
    <w:rsid w:val="00D9416E"/>
    <w:rsid w:val="00D94863"/>
    <w:rsid w:val="00D94BB2"/>
    <w:rsid w:val="00DA1247"/>
    <w:rsid w:val="00DA141A"/>
    <w:rsid w:val="00DA230D"/>
    <w:rsid w:val="00DA4E4D"/>
    <w:rsid w:val="00DA72BD"/>
    <w:rsid w:val="00DB4E81"/>
    <w:rsid w:val="00DC12BC"/>
    <w:rsid w:val="00DC31CE"/>
    <w:rsid w:val="00DD0E6D"/>
    <w:rsid w:val="00DE2D5F"/>
    <w:rsid w:val="00DE6869"/>
    <w:rsid w:val="00DE7641"/>
    <w:rsid w:val="00DF0B9E"/>
    <w:rsid w:val="00DF5B4B"/>
    <w:rsid w:val="00DF703D"/>
    <w:rsid w:val="00E0173B"/>
    <w:rsid w:val="00E025B5"/>
    <w:rsid w:val="00E0317C"/>
    <w:rsid w:val="00E03F79"/>
    <w:rsid w:val="00E0475E"/>
    <w:rsid w:val="00E0510E"/>
    <w:rsid w:val="00E05139"/>
    <w:rsid w:val="00E13078"/>
    <w:rsid w:val="00E15852"/>
    <w:rsid w:val="00E16F58"/>
    <w:rsid w:val="00E25796"/>
    <w:rsid w:val="00E30491"/>
    <w:rsid w:val="00E31E63"/>
    <w:rsid w:val="00E37B80"/>
    <w:rsid w:val="00E37EBA"/>
    <w:rsid w:val="00E54090"/>
    <w:rsid w:val="00E61429"/>
    <w:rsid w:val="00E632BD"/>
    <w:rsid w:val="00E651F4"/>
    <w:rsid w:val="00E701D7"/>
    <w:rsid w:val="00E703D6"/>
    <w:rsid w:val="00E7495A"/>
    <w:rsid w:val="00E74FF7"/>
    <w:rsid w:val="00E76944"/>
    <w:rsid w:val="00E773B7"/>
    <w:rsid w:val="00E84441"/>
    <w:rsid w:val="00E906A8"/>
    <w:rsid w:val="00E908C3"/>
    <w:rsid w:val="00EA0F6A"/>
    <w:rsid w:val="00EA6823"/>
    <w:rsid w:val="00EA7516"/>
    <w:rsid w:val="00EB4AA4"/>
    <w:rsid w:val="00EB54A6"/>
    <w:rsid w:val="00EB656D"/>
    <w:rsid w:val="00EB7D13"/>
    <w:rsid w:val="00EB7F96"/>
    <w:rsid w:val="00EC47D8"/>
    <w:rsid w:val="00ED21CF"/>
    <w:rsid w:val="00ED2DE0"/>
    <w:rsid w:val="00ED3CEE"/>
    <w:rsid w:val="00ED4FCB"/>
    <w:rsid w:val="00ED6BF7"/>
    <w:rsid w:val="00EE57DE"/>
    <w:rsid w:val="00EE667D"/>
    <w:rsid w:val="00EF023A"/>
    <w:rsid w:val="00EF0E3A"/>
    <w:rsid w:val="00EF2F29"/>
    <w:rsid w:val="00EF38D1"/>
    <w:rsid w:val="00EF4840"/>
    <w:rsid w:val="00EF60BE"/>
    <w:rsid w:val="00EF6159"/>
    <w:rsid w:val="00EF731A"/>
    <w:rsid w:val="00F03D29"/>
    <w:rsid w:val="00F04710"/>
    <w:rsid w:val="00F06D2B"/>
    <w:rsid w:val="00F1094C"/>
    <w:rsid w:val="00F13EC7"/>
    <w:rsid w:val="00F17464"/>
    <w:rsid w:val="00F20895"/>
    <w:rsid w:val="00F20987"/>
    <w:rsid w:val="00F30A49"/>
    <w:rsid w:val="00F31C20"/>
    <w:rsid w:val="00F3574A"/>
    <w:rsid w:val="00F40A11"/>
    <w:rsid w:val="00F45527"/>
    <w:rsid w:val="00F457A8"/>
    <w:rsid w:val="00F5386E"/>
    <w:rsid w:val="00F53B47"/>
    <w:rsid w:val="00F5745B"/>
    <w:rsid w:val="00F57DA7"/>
    <w:rsid w:val="00F62D95"/>
    <w:rsid w:val="00F6316F"/>
    <w:rsid w:val="00F64F35"/>
    <w:rsid w:val="00F7096A"/>
    <w:rsid w:val="00F73639"/>
    <w:rsid w:val="00F73AF4"/>
    <w:rsid w:val="00F745F4"/>
    <w:rsid w:val="00F77A96"/>
    <w:rsid w:val="00F86B21"/>
    <w:rsid w:val="00F93392"/>
    <w:rsid w:val="00F93632"/>
    <w:rsid w:val="00F95C7B"/>
    <w:rsid w:val="00F96C66"/>
    <w:rsid w:val="00F9793D"/>
    <w:rsid w:val="00FA15CF"/>
    <w:rsid w:val="00FA4154"/>
    <w:rsid w:val="00FB54F2"/>
    <w:rsid w:val="00FC0E33"/>
    <w:rsid w:val="00FC1DD7"/>
    <w:rsid w:val="00FC29F0"/>
    <w:rsid w:val="00FC2AF2"/>
    <w:rsid w:val="00FC596E"/>
    <w:rsid w:val="00FC5F3E"/>
    <w:rsid w:val="00FD45D0"/>
    <w:rsid w:val="00FD6E4C"/>
    <w:rsid w:val="00FD72F0"/>
    <w:rsid w:val="00FD73F1"/>
    <w:rsid w:val="00FE2CFB"/>
    <w:rsid w:val="00FE2FC7"/>
    <w:rsid w:val="00FE7C54"/>
    <w:rsid w:val="00FF1DA0"/>
    <w:rsid w:val="00FF3E57"/>
    <w:rsid w:val="00FF5F30"/>
    <w:rsid w:val="00FF6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C33768"/>
  <w15:docId w15:val="{2F1B8FA3-BB38-49EC-BB68-C8DA44E7E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spacing w:line="360" w:lineRule="auto"/>
      <w:jc w:val="both"/>
      <w:outlineLvl w:val="0"/>
    </w:pPr>
    <w:rPr>
      <w:b/>
      <w:sz w:val="24"/>
    </w:rPr>
  </w:style>
  <w:style w:type="paragraph" w:styleId="2">
    <w:name w:val="heading 2"/>
    <w:basedOn w:val="a0"/>
    <w:next w:val="a0"/>
    <w:qFormat/>
    <w:pPr>
      <w:keepNext/>
      <w:ind w:firstLine="851"/>
      <w:jc w:val="both"/>
      <w:outlineLvl w:val="1"/>
    </w:pPr>
    <w:rPr>
      <w:sz w:val="28"/>
    </w:rPr>
  </w:style>
  <w:style w:type="paragraph" w:styleId="3">
    <w:name w:val="heading 3"/>
    <w:basedOn w:val="a0"/>
    <w:next w:val="a0"/>
    <w:qFormat/>
    <w:pPr>
      <w:keepNext/>
      <w:widowControl w:val="0"/>
      <w:autoSpaceDE w:val="0"/>
      <w:autoSpaceDN w:val="0"/>
      <w:adjustRightInd w:val="0"/>
      <w:outlineLvl w:val="2"/>
    </w:pPr>
    <w:rPr>
      <w:b/>
      <w:bCs/>
      <w:sz w:val="28"/>
      <w:szCs w:val="22"/>
    </w:rPr>
  </w:style>
  <w:style w:type="paragraph" w:styleId="4">
    <w:name w:val="heading 4"/>
    <w:basedOn w:val="a0"/>
    <w:next w:val="a0"/>
    <w:qFormat/>
    <w:pPr>
      <w:keepNext/>
      <w:autoSpaceDE w:val="0"/>
      <w:autoSpaceDN w:val="0"/>
      <w:adjustRightInd w:val="0"/>
      <w:ind w:firstLine="709"/>
      <w:outlineLvl w:val="3"/>
    </w:pPr>
    <w:rPr>
      <w:rFonts w:eastAsia="MT Extra"/>
      <w:b/>
      <w:bCs/>
      <w:sz w:val="24"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sz w:val="24"/>
    </w:rPr>
  </w:style>
  <w:style w:type="paragraph" w:styleId="6">
    <w:name w:val="heading 6"/>
    <w:basedOn w:val="a0"/>
    <w:next w:val="a0"/>
    <w:qFormat/>
    <w:pPr>
      <w:keepNext/>
      <w:widowControl w:val="0"/>
      <w:jc w:val="center"/>
      <w:outlineLvl w:val="5"/>
    </w:pPr>
    <w:rPr>
      <w:rFonts w:ascii="Arial" w:hAnsi="Arial"/>
      <w:b/>
      <w:snapToGrid w:val="0"/>
      <w:color w:val="000000"/>
      <w:sz w:val="16"/>
    </w:rPr>
  </w:style>
  <w:style w:type="paragraph" w:styleId="7">
    <w:name w:val="heading 7"/>
    <w:basedOn w:val="a0"/>
    <w:next w:val="a0"/>
    <w:qFormat/>
    <w:pPr>
      <w:keepNext/>
      <w:widowControl w:val="0"/>
      <w:jc w:val="right"/>
      <w:outlineLvl w:val="6"/>
    </w:pPr>
    <w:rPr>
      <w:b/>
      <w:bCs/>
      <w:iCs/>
      <w:u w:val="single"/>
    </w:rPr>
  </w:style>
  <w:style w:type="paragraph" w:styleId="8">
    <w:name w:val="heading 8"/>
    <w:basedOn w:val="a0"/>
    <w:next w:val="a0"/>
    <w:qFormat/>
    <w:pPr>
      <w:keepNext/>
      <w:jc w:val="center"/>
      <w:outlineLvl w:val="7"/>
    </w:pPr>
    <w:rPr>
      <w:rFonts w:ascii="Arial CYR" w:hAnsi="Arial CYR"/>
      <w:b/>
      <w:bCs/>
    </w:rPr>
  </w:style>
  <w:style w:type="paragraph" w:styleId="9">
    <w:name w:val="heading 9"/>
    <w:basedOn w:val="a0"/>
    <w:next w:val="a0"/>
    <w:qFormat/>
    <w:pPr>
      <w:keepNext/>
      <w:outlineLvl w:val="8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pPr>
      <w:tabs>
        <w:tab w:val="center" w:pos="4536"/>
        <w:tab w:val="right" w:pos="9072"/>
      </w:tabs>
    </w:pPr>
    <w:rPr>
      <w:sz w:val="22"/>
    </w:rPr>
  </w:style>
  <w:style w:type="paragraph" w:styleId="a6">
    <w:name w:val="Body Text"/>
    <w:basedOn w:val="a0"/>
    <w:link w:val="a7"/>
    <w:rPr>
      <w:sz w:val="28"/>
    </w:rPr>
  </w:style>
  <w:style w:type="paragraph" w:customStyle="1" w:styleId="FR1">
    <w:name w:val="FR1"/>
    <w:pPr>
      <w:spacing w:line="420" w:lineRule="auto"/>
      <w:ind w:firstLine="520"/>
    </w:pPr>
    <w:rPr>
      <w:rFonts w:ascii="MT Extra" w:eastAsia="MT Extra" w:hAnsi="MT Extra"/>
      <w:snapToGrid w:val="0"/>
      <w:sz w:val="16"/>
    </w:rPr>
  </w:style>
  <w:style w:type="paragraph" w:styleId="a8">
    <w:name w:val="Normal (Web)"/>
    <w:basedOn w:val="a0"/>
    <w:pPr>
      <w:spacing w:before="100" w:beforeAutospacing="1" w:after="100" w:afterAutospacing="1"/>
      <w:jc w:val="both"/>
    </w:pPr>
    <w:rPr>
      <w:rFonts w:ascii="Verdana" w:hAnsi="Verdana"/>
      <w:color w:val="030303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40"/>
      <w:ind w:left="5120"/>
    </w:pPr>
    <w:rPr>
      <w:sz w:val="12"/>
      <w:szCs w:val="12"/>
    </w:rPr>
  </w:style>
  <w:style w:type="paragraph" w:styleId="a9">
    <w:name w:val="header"/>
    <w:basedOn w:val="a0"/>
    <w:pPr>
      <w:tabs>
        <w:tab w:val="center" w:pos="4677"/>
        <w:tab w:val="right" w:pos="9355"/>
      </w:tabs>
    </w:pPr>
    <w:rPr>
      <w:sz w:val="24"/>
    </w:rPr>
  </w:style>
  <w:style w:type="paragraph" w:styleId="aa">
    <w:name w:val="Plain Text"/>
    <w:basedOn w:val="a0"/>
    <w:pPr>
      <w:widowControl w:val="0"/>
    </w:pPr>
    <w:rPr>
      <w:rFonts w:ascii="Courier New" w:hAnsi="Courier New" w:cs="Arial"/>
      <w:snapToGrid w:val="0"/>
      <w:szCs w:val="22"/>
    </w:rPr>
  </w:style>
  <w:style w:type="paragraph" w:styleId="20">
    <w:name w:val="Body Text 2"/>
    <w:basedOn w:val="a0"/>
    <w:link w:val="21"/>
    <w:pPr>
      <w:jc w:val="both"/>
    </w:pPr>
    <w:rPr>
      <w:sz w:val="22"/>
      <w:szCs w:val="22"/>
    </w:rPr>
  </w:style>
  <w:style w:type="paragraph" w:styleId="ab">
    <w:name w:val="Title"/>
    <w:basedOn w:val="a0"/>
    <w:link w:val="ac"/>
    <w:qFormat/>
    <w:pPr>
      <w:jc w:val="center"/>
    </w:pPr>
    <w:rPr>
      <w:b/>
      <w:bCs/>
      <w:sz w:val="24"/>
      <w:szCs w:val="24"/>
    </w:rPr>
  </w:style>
  <w:style w:type="paragraph" w:styleId="ad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30">
    <w:name w:val="Body Text 3"/>
    <w:basedOn w:val="a0"/>
    <w:pPr>
      <w:jc w:val="center"/>
    </w:pPr>
    <w:rPr>
      <w:b/>
      <w:sz w:val="28"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customStyle="1" w:styleId="xl24">
    <w:name w:val="xl24"/>
    <w:basedOn w:val="a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customStyle="1" w:styleId="xl25">
    <w:name w:val="xl25"/>
    <w:basedOn w:val="a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customStyle="1" w:styleId="xl26">
    <w:name w:val="xl26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customStyle="1" w:styleId="xl27">
    <w:name w:val="xl27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customStyle="1" w:styleId="xl28">
    <w:name w:val="xl2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Unicode MS"/>
      <w:b/>
      <w:bCs/>
      <w:sz w:val="24"/>
      <w:szCs w:val="24"/>
      <w:lang w:val="en-US" w:eastAsia="en-US"/>
    </w:rPr>
  </w:style>
  <w:style w:type="paragraph" w:customStyle="1" w:styleId="xl29">
    <w:name w:val="xl29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styleId="af0">
    <w:name w:val="caption"/>
    <w:basedOn w:val="a0"/>
    <w:qFormat/>
    <w:pPr>
      <w:jc w:val="center"/>
    </w:pPr>
    <w:rPr>
      <w:b/>
      <w:sz w:val="28"/>
    </w:rPr>
  </w:style>
  <w:style w:type="paragraph" w:styleId="af1">
    <w:name w:val="Body Text Indent"/>
    <w:basedOn w:val="a0"/>
    <w:pPr>
      <w:ind w:firstLine="567"/>
      <w:jc w:val="both"/>
    </w:pPr>
    <w:rPr>
      <w:b/>
      <w:bCs/>
      <w:sz w:val="24"/>
    </w:rPr>
  </w:style>
  <w:style w:type="paragraph" w:styleId="22">
    <w:name w:val="Body Text Indent 2"/>
    <w:basedOn w:val="a0"/>
    <w:pPr>
      <w:ind w:firstLine="720"/>
      <w:jc w:val="both"/>
    </w:pPr>
    <w:rPr>
      <w:sz w:val="28"/>
    </w:rPr>
  </w:style>
  <w:style w:type="character" w:styleId="af2">
    <w:name w:val="Strong"/>
    <w:qFormat/>
    <w:rPr>
      <w:b/>
      <w:bCs/>
    </w:rPr>
  </w:style>
  <w:style w:type="paragraph" w:customStyle="1" w:styleId="font0">
    <w:name w:val="font0"/>
    <w:basedOn w:val="a0"/>
    <w:pPr>
      <w:spacing w:before="100" w:beforeAutospacing="1" w:after="100" w:afterAutospacing="1"/>
    </w:pPr>
    <w:rPr>
      <w:rFonts w:ascii="Arial CYR" w:eastAsia="Arial Unicode MS" w:hAnsi="Arial CYR" w:cs="Arial Unicode MS"/>
      <w:lang w:val="en-US" w:eastAsia="en-US"/>
    </w:rPr>
  </w:style>
  <w:style w:type="paragraph" w:styleId="31">
    <w:name w:val="Body Text Indent 3"/>
    <w:basedOn w:val="a0"/>
    <w:pPr>
      <w:widowControl w:val="0"/>
      <w:autoSpaceDE w:val="0"/>
      <w:autoSpaceDN w:val="0"/>
      <w:adjustRightInd w:val="0"/>
      <w:ind w:firstLine="1134"/>
      <w:jc w:val="both"/>
    </w:pPr>
    <w:rPr>
      <w:sz w:val="22"/>
      <w:szCs w:val="24"/>
    </w:rPr>
  </w:style>
  <w:style w:type="paragraph" w:customStyle="1" w:styleId="ConsPlusNonformat">
    <w:name w:val="ConsPlusNonformat"/>
    <w:rsid w:val="0007000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har">
    <w:name w:val="Char"/>
    <w:basedOn w:val="a0"/>
    <w:rsid w:val="006E569C"/>
    <w:pPr>
      <w:keepLines/>
      <w:spacing w:after="160" w:line="240" w:lineRule="exact"/>
    </w:pPr>
    <w:rPr>
      <w:rFonts w:ascii="Verdana" w:eastAsia="MS Mincho" w:hAnsi="Verdana" w:cs="Franklin Gothic Book"/>
      <w:lang w:val="en-US" w:eastAsia="en-US"/>
    </w:rPr>
  </w:style>
  <w:style w:type="paragraph" w:styleId="a">
    <w:name w:val="List Number"/>
    <w:basedOn w:val="a0"/>
    <w:rsid w:val="00504D75"/>
    <w:pPr>
      <w:numPr>
        <w:numId w:val="4"/>
      </w:numPr>
    </w:pPr>
    <w:rPr>
      <w:sz w:val="24"/>
      <w:szCs w:val="24"/>
    </w:rPr>
  </w:style>
  <w:style w:type="character" w:customStyle="1" w:styleId="a5">
    <w:name w:val="Нижний колонтитул Знак"/>
    <w:link w:val="a4"/>
    <w:uiPriority w:val="99"/>
    <w:rsid w:val="008E29ED"/>
    <w:rPr>
      <w:sz w:val="22"/>
    </w:rPr>
  </w:style>
  <w:style w:type="paragraph" w:customStyle="1" w:styleId="32">
    <w:name w:val="заголовок 3"/>
    <w:basedOn w:val="a0"/>
    <w:next w:val="a0"/>
    <w:rsid w:val="0073642D"/>
    <w:pPr>
      <w:keepNext/>
      <w:autoSpaceDE w:val="0"/>
      <w:autoSpaceDN w:val="0"/>
      <w:spacing w:line="240" w:lineRule="atLeast"/>
    </w:pPr>
    <w:rPr>
      <w:b/>
      <w:bCs/>
      <w:szCs w:val="24"/>
      <w:lang w:val="en-US"/>
    </w:rPr>
  </w:style>
  <w:style w:type="character" w:customStyle="1" w:styleId="ac">
    <w:name w:val="Заголовок Знак"/>
    <w:link w:val="ab"/>
    <w:rsid w:val="002919E3"/>
    <w:rPr>
      <w:b/>
      <w:bCs/>
      <w:sz w:val="24"/>
      <w:szCs w:val="24"/>
    </w:rPr>
  </w:style>
  <w:style w:type="paragraph" w:styleId="af3">
    <w:name w:val="Balloon Text"/>
    <w:basedOn w:val="a0"/>
    <w:link w:val="af4"/>
    <w:rsid w:val="00390483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390483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rsid w:val="002412F4"/>
    <w:rPr>
      <w:sz w:val="28"/>
    </w:rPr>
  </w:style>
  <w:style w:type="paragraph" w:customStyle="1" w:styleId="Style1">
    <w:name w:val="Style1"/>
    <w:basedOn w:val="a0"/>
    <w:uiPriority w:val="99"/>
    <w:rsid w:val="007335FE"/>
    <w:pPr>
      <w:widowControl w:val="0"/>
      <w:autoSpaceDE w:val="0"/>
      <w:autoSpaceDN w:val="0"/>
      <w:adjustRightInd w:val="0"/>
      <w:spacing w:line="274" w:lineRule="exact"/>
      <w:ind w:firstLine="1570"/>
    </w:pPr>
    <w:rPr>
      <w:rFonts w:ascii="Arial" w:hAnsi="Arial" w:cs="Arial"/>
      <w:sz w:val="24"/>
      <w:szCs w:val="24"/>
    </w:rPr>
  </w:style>
  <w:style w:type="character" w:customStyle="1" w:styleId="FontStyle86">
    <w:name w:val="Font Style86"/>
    <w:uiPriority w:val="99"/>
    <w:rsid w:val="007335FE"/>
    <w:rPr>
      <w:rFonts w:ascii="Arial" w:hAnsi="Arial" w:cs="Arial"/>
      <w:b/>
      <w:bCs/>
      <w:sz w:val="22"/>
      <w:szCs w:val="22"/>
    </w:rPr>
  </w:style>
  <w:style w:type="character" w:customStyle="1" w:styleId="21">
    <w:name w:val="Основной текст 2 Знак"/>
    <w:link w:val="20"/>
    <w:rsid w:val="007115A8"/>
    <w:rPr>
      <w:sz w:val="22"/>
      <w:szCs w:val="22"/>
    </w:rPr>
  </w:style>
  <w:style w:type="paragraph" w:styleId="af5">
    <w:name w:val="List Paragraph"/>
    <w:basedOn w:val="a0"/>
    <w:uiPriority w:val="34"/>
    <w:qFormat/>
    <w:rsid w:val="00224290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93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1055;&#1088;&#1077;&#1076;&#1083;&#1086;&#1078;&#1077;&#1085;&#1080;&#1077;%20&#1076;&#1077;&#1083;&#1072;&#1090;&#1100;%20&#1086;&#1092;&#1077;&#1088;&#1090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BC56973-296F-4604-8DD6-EF92F3AE8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Предложение делать оферты</Template>
  <TotalTime>760</TotalTime>
  <Pages>15</Pages>
  <Words>9714</Words>
  <Characters>55376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USI</Company>
  <LinksUpToDate>false</LinksUpToDate>
  <CharactersWithSpaces>64961</CharactersWithSpaces>
  <SharedDoc>false</SharedDoc>
  <HLinks>
    <vt:vector size="6" baseType="variant">
      <vt:variant>
        <vt:i4>917512</vt:i4>
      </vt:variant>
      <vt:variant>
        <vt:i4>0</vt:i4>
      </vt:variant>
      <vt:variant>
        <vt:i4>0</vt:i4>
      </vt:variant>
      <vt:variant>
        <vt:i4>5</vt:i4>
      </vt:variant>
      <vt:variant>
        <vt:lpwstr>http://www.rts-tender.ru/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Колодницкая  Наталья Ивановна</cp:lastModifiedBy>
  <cp:revision>88</cp:revision>
  <cp:lastPrinted>2021-09-16T05:25:00Z</cp:lastPrinted>
  <dcterms:created xsi:type="dcterms:W3CDTF">2022-08-05T06:50:00Z</dcterms:created>
  <dcterms:modified xsi:type="dcterms:W3CDTF">2026-02-19T09:17:00Z</dcterms:modified>
</cp:coreProperties>
</file>